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8DB" w:rsidRPr="009F66D0" w:rsidRDefault="003F08DB" w:rsidP="001C75F5">
      <w:pPr>
        <w:jc w:val="center"/>
        <w:rPr>
          <w:sz w:val="16"/>
          <w:szCs w:val="16"/>
        </w:rPr>
      </w:pPr>
      <w:r w:rsidRPr="002D1F3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4" o:title=""/>
          </v:shape>
          <o:OLEObject Type="Embed" ProgID="Word.Picture.8" ShapeID="_x0000_i1025" DrawAspect="Content" ObjectID="_1616328331" r:id="rId5"/>
        </w:object>
      </w:r>
    </w:p>
    <w:p w:rsidR="003F08DB" w:rsidRPr="0068167F" w:rsidRDefault="003F08DB" w:rsidP="00C619AF">
      <w:pPr>
        <w:rPr>
          <w:b/>
          <w:sz w:val="28"/>
          <w:szCs w:val="28"/>
          <w:lang w:val="uk-UA"/>
        </w:rPr>
      </w:pPr>
      <w:r w:rsidRPr="0068167F">
        <w:rPr>
          <w:b/>
          <w:sz w:val="28"/>
          <w:szCs w:val="28"/>
          <w:lang w:val="uk-UA"/>
        </w:rPr>
        <w:t xml:space="preserve">                                 Київська  районна  в  м. Полтаві  рада                  </w:t>
      </w:r>
    </w:p>
    <w:p w:rsidR="003F08DB" w:rsidRPr="0068167F" w:rsidRDefault="003F08DB" w:rsidP="00C619AF">
      <w:pPr>
        <w:jc w:val="center"/>
        <w:rPr>
          <w:b/>
          <w:sz w:val="28"/>
          <w:szCs w:val="28"/>
          <w:lang w:val="uk-UA"/>
        </w:rPr>
      </w:pPr>
      <w:r w:rsidRPr="0068167F">
        <w:rPr>
          <w:b/>
          <w:sz w:val="28"/>
          <w:szCs w:val="28"/>
          <w:lang w:val="uk-UA"/>
        </w:rPr>
        <w:t>Виконавчий  комітет</w:t>
      </w:r>
    </w:p>
    <w:p w:rsidR="003F08DB" w:rsidRPr="0068167F" w:rsidRDefault="003F08DB" w:rsidP="00C619AF">
      <w:pPr>
        <w:jc w:val="center"/>
        <w:rPr>
          <w:b/>
          <w:sz w:val="28"/>
          <w:szCs w:val="28"/>
          <w:lang w:val="uk-UA"/>
        </w:rPr>
      </w:pPr>
      <w:r w:rsidRPr="0068167F">
        <w:rPr>
          <w:b/>
          <w:sz w:val="28"/>
          <w:szCs w:val="28"/>
          <w:lang w:val="uk-UA"/>
        </w:rPr>
        <w:t>Р І Ш Е Н Н Я</w:t>
      </w:r>
    </w:p>
    <w:p w:rsidR="003F08DB" w:rsidRPr="006C53D2" w:rsidRDefault="003F08DB" w:rsidP="00C619AF">
      <w:pPr>
        <w:pStyle w:val="NormalWeb"/>
        <w:spacing w:after="0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en-US"/>
        </w:rPr>
        <w:t>09</w:t>
      </w:r>
      <w:r w:rsidRPr="004245D9">
        <w:rPr>
          <w:sz w:val="28"/>
          <w:szCs w:val="28"/>
          <w:lang w:val="uk-UA"/>
        </w:rPr>
        <w:t>.0</w:t>
      </w:r>
      <w:r>
        <w:rPr>
          <w:sz w:val="28"/>
          <w:szCs w:val="28"/>
          <w:lang w:val="en-US"/>
        </w:rPr>
        <w:t>4</w:t>
      </w:r>
      <w:r>
        <w:rPr>
          <w:sz w:val="28"/>
          <w:szCs w:val="28"/>
          <w:lang w:val="uk-UA"/>
        </w:rPr>
        <w:t>.201</w:t>
      </w:r>
      <w:r>
        <w:rPr>
          <w:sz w:val="28"/>
          <w:szCs w:val="28"/>
          <w:lang w:val="en-US"/>
        </w:rPr>
        <w:t>0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№  </w:t>
      </w:r>
      <w:r>
        <w:rPr>
          <w:sz w:val="28"/>
          <w:szCs w:val="28"/>
          <w:lang w:val="en-US"/>
        </w:rPr>
        <w:t>91</w:t>
      </w:r>
    </w:p>
    <w:p w:rsidR="003F08DB" w:rsidRPr="00B33F2A" w:rsidRDefault="003F08DB" w:rsidP="00C619AF">
      <w:pPr>
        <w:pStyle w:val="NormalWeb"/>
        <w:spacing w:before="0" w:beforeAutospacing="0" w:after="0"/>
        <w:rPr>
          <w:sz w:val="28"/>
          <w:szCs w:val="28"/>
          <w:lang w:val="uk-UA"/>
        </w:rPr>
      </w:pPr>
    </w:p>
    <w:p w:rsidR="003F08DB" w:rsidRPr="008D5A59" w:rsidRDefault="003F08DB" w:rsidP="008B08D2">
      <w:pPr>
        <w:outlineLvl w:val="0"/>
        <w:rPr>
          <w:sz w:val="28"/>
          <w:szCs w:val="28"/>
          <w:lang w:val="uk-UA"/>
        </w:rPr>
      </w:pPr>
      <w:r w:rsidRPr="008D5A59">
        <w:rPr>
          <w:sz w:val="28"/>
          <w:szCs w:val="28"/>
          <w:lang w:val="uk-UA"/>
        </w:rPr>
        <w:t>Про звільнення від обов’язків</w:t>
      </w:r>
    </w:p>
    <w:p w:rsidR="003F08DB" w:rsidRPr="008D5A59" w:rsidRDefault="003F08DB" w:rsidP="008B08D2">
      <w:pPr>
        <w:outlineLvl w:val="0"/>
        <w:rPr>
          <w:sz w:val="28"/>
          <w:szCs w:val="28"/>
          <w:lang w:val="uk-UA"/>
        </w:rPr>
      </w:pPr>
      <w:r w:rsidRPr="008D5A59">
        <w:rPr>
          <w:sz w:val="28"/>
          <w:szCs w:val="28"/>
          <w:lang w:val="uk-UA"/>
        </w:rPr>
        <w:t>пі</w:t>
      </w:r>
      <w:r>
        <w:rPr>
          <w:sz w:val="28"/>
          <w:szCs w:val="28"/>
          <w:lang w:val="uk-UA"/>
        </w:rPr>
        <w:t>клувальника ОСОБА 1</w:t>
      </w:r>
    </w:p>
    <w:p w:rsidR="003F08DB" w:rsidRPr="008D5A59" w:rsidRDefault="003F08DB" w:rsidP="008B08D2">
      <w:pPr>
        <w:outlineLvl w:val="0"/>
        <w:rPr>
          <w:sz w:val="28"/>
          <w:szCs w:val="28"/>
          <w:lang w:val="uk-UA"/>
        </w:rPr>
      </w:pPr>
      <w:r w:rsidRPr="008D5A59">
        <w:rPr>
          <w:sz w:val="28"/>
          <w:szCs w:val="28"/>
          <w:lang w:val="uk-UA"/>
        </w:rPr>
        <w:t xml:space="preserve">над </w:t>
      </w:r>
      <w:r>
        <w:rPr>
          <w:sz w:val="28"/>
          <w:szCs w:val="28"/>
          <w:lang w:val="uk-UA"/>
        </w:rPr>
        <w:t>ОСОБА 2</w:t>
      </w:r>
      <w:r w:rsidRPr="008D5A59">
        <w:rPr>
          <w:sz w:val="28"/>
          <w:szCs w:val="28"/>
          <w:lang w:val="uk-UA"/>
        </w:rPr>
        <w:t>, 21.08.2003 р.н.</w:t>
      </w:r>
    </w:p>
    <w:p w:rsidR="003F08DB" w:rsidRPr="008D5A59" w:rsidRDefault="003F08DB" w:rsidP="008B08D2">
      <w:pPr>
        <w:pStyle w:val="NormalWeb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</w:t>
      </w:r>
      <w:r w:rsidRPr="008D5A59">
        <w:rPr>
          <w:sz w:val="28"/>
          <w:szCs w:val="28"/>
          <w:lang w:val="uk-UA"/>
        </w:rPr>
        <w:t xml:space="preserve">призначення піклувальником </w:t>
      </w:r>
      <w:r>
        <w:rPr>
          <w:sz w:val="28"/>
          <w:szCs w:val="28"/>
          <w:lang w:val="uk-UA"/>
        </w:rPr>
        <w:t>ОСОБА 3</w:t>
      </w:r>
    </w:p>
    <w:p w:rsidR="003F08DB" w:rsidRPr="00B33F2A" w:rsidRDefault="003F08DB" w:rsidP="00C619AF">
      <w:pPr>
        <w:pStyle w:val="NormalWeb"/>
        <w:spacing w:before="0" w:beforeAutospacing="0" w:after="0"/>
        <w:rPr>
          <w:sz w:val="28"/>
          <w:szCs w:val="28"/>
          <w:lang w:val="uk-UA"/>
        </w:rPr>
      </w:pPr>
    </w:p>
    <w:p w:rsidR="003F08DB" w:rsidRDefault="003F08DB" w:rsidP="00801F6F">
      <w:pPr>
        <w:pStyle w:val="NormalWeb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Pr="00351504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заяву </w:t>
      </w:r>
      <w:r w:rsidRPr="00351504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ОСОБА 3, яка </w:t>
      </w:r>
      <w:r w:rsidRPr="00351504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проживає </w:t>
      </w:r>
      <w:r w:rsidRPr="00351504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за адресою: АДРЕСА 1 та відповідні документи щодо призначення піклування над дитиною-сиротою ОСОБА 2, 21.08.2003 р.н., керуючись ст.32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r w:rsidRPr="00DF4A16">
        <w:rPr>
          <w:sz w:val="28"/>
          <w:lang w:val="uk-UA"/>
        </w:rPr>
        <w:t>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місті Полтаві ради»</w:t>
      </w:r>
      <w:r>
        <w:rPr>
          <w:sz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ст.ст. 243, 244, </w:t>
      </w:r>
      <w:r>
        <w:rPr>
          <w:sz w:val="28"/>
          <w:szCs w:val="28"/>
          <w:lang w:val="en-US"/>
        </w:rPr>
        <w:t>246</w:t>
      </w:r>
      <w:r>
        <w:rPr>
          <w:sz w:val="28"/>
          <w:szCs w:val="28"/>
          <w:lang w:val="uk-UA"/>
        </w:rPr>
        <w:t xml:space="preserve">, 247, 249, 251 Сімейного кодексу України, п. 49 постанови Кабінету Міністрів України від 24.09.2008 №866 «Питання діяльності органів опіки та піклування, пов’язаної із захистом прав дитини», враховуючи рішення комісії з питань захисту прав дитини </w:t>
      </w:r>
      <w:r w:rsidRPr="004669E0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04</w:t>
      </w:r>
      <w:r w:rsidRPr="004669E0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04</w:t>
      </w:r>
      <w:r w:rsidRPr="004669E0">
        <w:rPr>
          <w:sz w:val="28"/>
          <w:szCs w:val="28"/>
          <w:lang w:val="uk-UA"/>
        </w:rPr>
        <w:t>.201</w:t>
      </w:r>
      <w:r>
        <w:rPr>
          <w:sz w:val="28"/>
          <w:szCs w:val="28"/>
          <w:lang w:val="uk-UA"/>
        </w:rPr>
        <w:t>8 №8 виконавчий комітет Київської районної в м. Полтаві ради</w:t>
      </w:r>
    </w:p>
    <w:p w:rsidR="003F08DB" w:rsidRPr="00B33F2A" w:rsidRDefault="003F08DB" w:rsidP="00A86221">
      <w:pPr>
        <w:pStyle w:val="NormalWeb"/>
        <w:spacing w:before="0" w:beforeAutospacing="0" w:after="0"/>
        <w:jc w:val="both"/>
        <w:rPr>
          <w:lang w:val="uk-UA"/>
        </w:rPr>
      </w:pPr>
    </w:p>
    <w:p w:rsidR="003F08DB" w:rsidRDefault="003F08DB" w:rsidP="00A86221">
      <w:pPr>
        <w:pStyle w:val="NormalWeb"/>
        <w:tabs>
          <w:tab w:val="left" w:pos="1920"/>
        </w:tabs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</w:rPr>
        <w:t>в и р і ш и в:</w:t>
      </w:r>
    </w:p>
    <w:p w:rsidR="003F08DB" w:rsidRPr="00B33F2A" w:rsidRDefault="003F08DB" w:rsidP="00801F6F">
      <w:pPr>
        <w:jc w:val="both"/>
        <w:rPr>
          <w:lang w:val="uk-UA"/>
        </w:rPr>
      </w:pPr>
    </w:p>
    <w:p w:rsidR="003F08DB" w:rsidRPr="008B08D2" w:rsidRDefault="003F08DB" w:rsidP="008B08D2">
      <w:pPr>
        <w:pStyle w:val="NormalWeb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8B08D2">
        <w:rPr>
          <w:sz w:val="28"/>
          <w:szCs w:val="28"/>
          <w:lang w:val="uk-UA"/>
        </w:rPr>
        <w:t>1. Звільнити</w:t>
      </w:r>
      <w:r>
        <w:rPr>
          <w:sz w:val="28"/>
          <w:szCs w:val="28"/>
          <w:lang w:val="uk-UA"/>
        </w:rPr>
        <w:t xml:space="preserve"> ОСОБА 1</w:t>
      </w:r>
      <w:r w:rsidRPr="008B08D2">
        <w:rPr>
          <w:sz w:val="28"/>
          <w:szCs w:val="28"/>
          <w:lang w:val="uk-UA"/>
        </w:rPr>
        <w:t xml:space="preserve">, який проживає за адресою: </w:t>
      </w:r>
      <w:r>
        <w:rPr>
          <w:sz w:val="28"/>
          <w:szCs w:val="28"/>
          <w:lang w:val="uk-UA"/>
        </w:rPr>
        <w:t>АДРЕСА 2</w:t>
      </w:r>
      <w:r w:rsidRPr="008B08D2">
        <w:rPr>
          <w:sz w:val="28"/>
          <w:szCs w:val="28"/>
          <w:lang w:val="uk-UA"/>
        </w:rPr>
        <w:t xml:space="preserve"> від здійснення повноважень  піклувальника над </w:t>
      </w:r>
      <w:r>
        <w:rPr>
          <w:sz w:val="28"/>
          <w:szCs w:val="28"/>
          <w:lang w:val="uk-UA"/>
        </w:rPr>
        <w:t>дитиною-сиротою</w:t>
      </w:r>
      <w:r w:rsidRPr="008B08D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ОСОБА 2</w:t>
      </w:r>
      <w:r w:rsidRPr="008B08D2">
        <w:rPr>
          <w:sz w:val="28"/>
          <w:szCs w:val="28"/>
          <w:lang w:val="uk-UA"/>
        </w:rPr>
        <w:t>, 21.08.2003 р.н., у зв’язку з неналежним виконанням н</w:t>
      </w:r>
      <w:r>
        <w:rPr>
          <w:sz w:val="28"/>
          <w:szCs w:val="28"/>
          <w:lang w:val="uk-UA"/>
        </w:rPr>
        <w:t>им</w:t>
      </w:r>
      <w:r w:rsidRPr="008B08D2">
        <w:rPr>
          <w:sz w:val="28"/>
          <w:szCs w:val="28"/>
          <w:lang w:val="uk-UA"/>
        </w:rPr>
        <w:t xml:space="preserve"> обов’язків піклувальника</w:t>
      </w:r>
      <w:r>
        <w:rPr>
          <w:sz w:val="28"/>
          <w:szCs w:val="28"/>
          <w:lang w:val="uk-UA"/>
        </w:rPr>
        <w:t>.</w:t>
      </w:r>
    </w:p>
    <w:p w:rsidR="003F08DB" w:rsidRDefault="003F08DB" w:rsidP="008B08D2">
      <w:pPr>
        <w:ind w:firstLine="708"/>
        <w:jc w:val="both"/>
        <w:rPr>
          <w:sz w:val="28"/>
          <w:szCs w:val="28"/>
          <w:lang w:val="uk-UA"/>
        </w:rPr>
      </w:pPr>
      <w:r w:rsidRPr="008B08D2">
        <w:rPr>
          <w:sz w:val="28"/>
          <w:szCs w:val="28"/>
          <w:lang w:val="uk-UA"/>
        </w:rPr>
        <w:t xml:space="preserve">2. Призначити </w:t>
      </w:r>
      <w:r>
        <w:rPr>
          <w:sz w:val="28"/>
          <w:szCs w:val="28"/>
          <w:lang w:val="uk-UA"/>
        </w:rPr>
        <w:t>ОСОБА 3,</w:t>
      </w:r>
      <w:r w:rsidRPr="009402C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яка </w:t>
      </w:r>
      <w:r w:rsidRPr="00351504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проживає </w:t>
      </w:r>
      <w:r w:rsidRPr="00351504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за адресою: АДРЕСА 1 </w:t>
      </w:r>
      <w:r w:rsidRPr="008B08D2">
        <w:rPr>
          <w:sz w:val="28"/>
          <w:szCs w:val="28"/>
          <w:lang w:val="uk-UA"/>
        </w:rPr>
        <w:t>піклувальником над неповнолітнім</w:t>
      </w:r>
      <w:r>
        <w:rPr>
          <w:sz w:val="28"/>
          <w:szCs w:val="28"/>
          <w:lang w:val="uk-UA"/>
        </w:rPr>
        <w:t xml:space="preserve"> братом</w:t>
      </w:r>
      <w:r w:rsidRPr="008B08D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ОСОБА 2</w:t>
      </w:r>
      <w:r w:rsidRPr="00C30389">
        <w:rPr>
          <w:sz w:val="28"/>
          <w:szCs w:val="28"/>
          <w:lang w:val="uk-UA"/>
        </w:rPr>
        <w:t>, 21.08.2003 р.н.</w:t>
      </w:r>
    </w:p>
    <w:p w:rsidR="003F08DB" w:rsidRDefault="003F08DB" w:rsidP="009402C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1962E5">
        <w:rPr>
          <w:sz w:val="28"/>
          <w:szCs w:val="28"/>
          <w:lang w:val="uk-UA"/>
        </w:rPr>
        <w:t xml:space="preserve">Покласти відповідальність за збереження права користування житловою площею </w:t>
      </w:r>
      <w:r>
        <w:rPr>
          <w:sz w:val="28"/>
          <w:szCs w:val="28"/>
          <w:lang w:val="uk-UA"/>
        </w:rPr>
        <w:t>неповнолітнім</w:t>
      </w:r>
      <w:r w:rsidRPr="001962E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ОСОБА 2, 21.08.2003</w:t>
      </w:r>
      <w:r w:rsidRPr="001962E5">
        <w:rPr>
          <w:sz w:val="28"/>
          <w:szCs w:val="28"/>
          <w:lang w:val="uk-UA"/>
        </w:rPr>
        <w:t xml:space="preserve"> р.н. на </w:t>
      </w:r>
      <w:r>
        <w:rPr>
          <w:sz w:val="28"/>
          <w:szCs w:val="28"/>
          <w:lang w:val="uk-UA"/>
        </w:rPr>
        <w:t>піклувальника</w:t>
      </w:r>
      <w:r w:rsidRPr="001962E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ОСОБА 3</w:t>
      </w:r>
      <w:r w:rsidRPr="001962E5">
        <w:rPr>
          <w:sz w:val="28"/>
          <w:szCs w:val="28"/>
          <w:lang w:val="uk-UA"/>
        </w:rPr>
        <w:t>.</w:t>
      </w:r>
    </w:p>
    <w:p w:rsidR="003F08DB" w:rsidRDefault="003F08DB" w:rsidP="009961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Службі у справах дітей (В.Лифар) направити рішення виконкому у відповідні інстанції: </w:t>
      </w:r>
    </w:p>
    <w:p w:rsidR="003F08DB" w:rsidRDefault="003F08DB" w:rsidP="009961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управління соціального захисту населення виконкому Київської районної в м. Полтаві ради;</w:t>
      </w:r>
    </w:p>
    <w:p w:rsidR="003F08DB" w:rsidRDefault="003F08DB" w:rsidP="0099612B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ab/>
        <w:t xml:space="preserve">- </w:t>
      </w:r>
      <w:r w:rsidRPr="001962E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КП «ЖЕО № 2» Полтавської міської ради;</w:t>
      </w:r>
    </w:p>
    <w:p w:rsidR="003F08DB" w:rsidRDefault="003F08DB" w:rsidP="0099612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k-UA"/>
        </w:rPr>
        <w:t>ДПТНЗ «Полтавське вище професійне училище ім. А.О.Чепіги».</w:t>
      </w:r>
    </w:p>
    <w:p w:rsidR="003F08DB" w:rsidRDefault="003F08DB" w:rsidP="0099612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Вважати таким, що втратили чинність п.п.1,3 рішення виконавчого комітету Київської районної в м. Полтаві ради від 28.08.2018 №210 «Про призначення піклування над неповнолітнім ОСОБА 2</w:t>
      </w:r>
      <w:r w:rsidRPr="008B08D2">
        <w:rPr>
          <w:sz w:val="28"/>
          <w:szCs w:val="28"/>
          <w:lang w:val="uk-UA"/>
        </w:rPr>
        <w:t>, 21.08.2003 р.н.</w:t>
      </w:r>
      <w:r>
        <w:rPr>
          <w:sz w:val="28"/>
          <w:szCs w:val="28"/>
          <w:lang w:val="uk-UA"/>
        </w:rPr>
        <w:t>».</w:t>
      </w:r>
    </w:p>
    <w:p w:rsidR="003F08DB" w:rsidRDefault="003F08DB" w:rsidP="00351504">
      <w:pPr>
        <w:pStyle w:val="NormalWeb"/>
        <w:spacing w:before="0" w:beforeAutospacing="0" w:after="0"/>
        <w:jc w:val="both"/>
        <w:rPr>
          <w:sz w:val="16"/>
          <w:szCs w:val="16"/>
          <w:lang w:val="uk-UA"/>
        </w:rPr>
      </w:pPr>
    </w:p>
    <w:p w:rsidR="003F08DB" w:rsidRPr="009F66D0" w:rsidRDefault="003F08DB" w:rsidP="00351504">
      <w:pPr>
        <w:pStyle w:val="NormalWeb"/>
        <w:spacing w:before="0" w:beforeAutospacing="0" w:after="0"/>
        <w:jc w:val="both"/>
        <w:rPr>
          <w:sz w:val="16"/>
          <w:szCs w:val="16"/>
          <w:lang w:val="uk-UA"/>
        </w:rPr>
      </w:pPr>
    </w:p>
    <w:p w:rsidR="003F08DB" w:rsidRPr="00466116" w:rsidRDefault="003F08DB" w:rsidP="00C619AF">
      <w:pPr>
        <w:pStyle w:val="NormalWeb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</w:t>
      </w:r>
      <w:r>
        <w:rPr>
          <w:sz w:val="28"/>
          <w:szCs w:val="28"/>
        </w:rPr>
        <w:t>ра</w:t>
      </w:r>
      <w:r>
        <w:rPr>
          <w:sz w:val="28"/>
          <w:szCs w:val="28"/>
          <w:lang w:val="uk-UA"/>
        </w:rPr>
        <w:t xml:space="preserve">йонної </w:t>
      </w:r>
      <w:r w:rsidRPr="00466116">
        <w:rPr>
          <w:sz w:val="28"/>
          <w:szCs w:val="28"/>
        </w:rPr>
        <w:t xml:space="preserve">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Синягівський С О.</w:t>
      </w:r>
    </w:p>
    <w:sectPr w:rsidR="003F08DB" w:rsidRPr="00466116" w:rsidSect="00B33F2A">
      <w:pgSz w:w="11906" w:h="16838"/>
      <w:pgMar w:top="899" w:right="850" w:bottom="89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9AF"/>
    <w:rsid w:val="000005F5"/>
    <w:rsid w:val="00000860"/>
    <w:rsid w:val="000012C6"/>
    <w:rsid w:val="0000169D"/>
    <w:rsid w:val="000017DF"/>
    <w:rsid w:val="000021AB"/>
    <w:rsid w:val="0000426D"/>
    <w:rsid w:val="00004385"/>
    <w:rsid w:val="000054D9"/>
    <w:rsid w:val="00005852"/>
    <w:rsid w:val="00005DB5"/>
    <w:rsid w:val="000061F7"/>
    <w:rsid w:val="00006834"/>
    <w:rsid w:val="00007DFC"/>
    <w:rsid w:val="000102B8"/>
    <w:rsid w:val="00010A61"/>
    <w:rsid w:val="00010E47"/>
    <w:rsid w:val="00012BE0"/>
    <w:rsid w:val="00013BA7"/>
    <w:rsid w:val="00014458"/>
    <w:rsid w:val="000151C8"/>
    <w:rsid w:val="00015407"/>
    <w:rsid w:val="000161BD"/>
    <w:rsid w:val="00016E7C"/>
    <w:rsid w:val="00016F5F"/>
    <w:rsid w:val="000173CF"/>
    <w:rsid w:val="00017A48"/>
    <w:rsid w:val="0002073C"/>
    <w:rsid w:val="00020DDD"/>
    <w:rsid w:val="000212B2"/>
    <w:rsid w:val="00021664"/>
    <w:rsid w:val="00023A2B"/>
    <w:rsid w:val="00023A7D"/>
    <w:rsid w:val="00023E72"/>
    <w:rsid w:val="00023E7B"/>
    <w:rsid w:val="00025791"/>
    <w:rsid w:val="00025C06"/>
    <w:rsid w:val="00027EFA"/>
    <w:rsid w:val="00027FBD"/>
    <w:rsid w:val="000307BF"/>
    <w:rsid w:val="000307DE"/>
    <w:rsid w:val="00031A0C"/>
    <w:rsid w:val="00031AFB"/>
    <w:rsid w:val="00031FAF"/>
    <w:rsid w:val="000329F2"/>
    <w:rsid w:val="00032B1E"/>
    <w:rsid w:val="00032F28"/>
    <w:rsid w:val="00032FD1"/>
    <w:rsid w:val="00034309"/>
    <w:rsid w:val="00034A7E"/>
    <w:rsid w:val="00035082"/>
    <w:rsid w:val="00035834"/>
    <w:rsid w:val="00035CEC"/>
    <w:rsid w:val="00036228"/>
    <w:rsid w:val="00036791"/>
    <w:rsid w:val="00036A7C"/>
    <w:rsid w:val="00037323"/>
    <w:rsid w:val="000377D3"/>
    <w:rsid w:val="00037AE4"/>
    <w:rsid w:val="00037D1E"/>
    <w:rsid w:val="000400AA"/>
    <w:rsid w:val="000410D1"/>
    <w:rsid w:val="00041797"/>
    <w:rsid w:val="0004211C"/>
    <w:rsid w:val="00043A48"/>
    <w:rsid w:val="000440F5"/>
    <w:rsid w:val="000441FD"/>
    <w:rsid w:val="000443A4"/>
    <w:rsid w:val="00044929"/>
    <w:rsid w:val="00044A04"/>
    <w:rsid w:val="00044BE3"/>
    <w:rsid w:val="000452F1"/>
    <w:rsid w:val="000457BA"/>
    <w:rsid w:val="00045931"/>
    <w:rsid w:val="00045D34"/>
    <w:rsid w:val="000467B2"/>
    <w:rsid w:val="000469DF"/>
    <w:rsid w:val="00046F97"/>
    <w:rsid w:val="0004727F"/>
    <w:rsid w:val="00047E99"/>
    <w:rsid w:val="0005010B"/>
    <w:rsid w:val="00050118"/>
    <w:rsid w:val="000502F6"/>
    <w:rsid w:val="0005054F"/>
    <w:rsid w:val="00050EB6"/>
    <w:rsid w:val="00051136"/>
    <w:rsid w:val="000513F3"/>
    <w:rsid w:val="00051638"/>
    <w:rsid w:val="000525AC"/>
    <w:rsid w:val="00052DA5"/>
    <w:rsid w:val="00053BD3"/>
    <w:rsid w:val="0005403A"/>
    <w:rsid w:val="000541DF"/>
    <w:rsid w:val="00054B98"/>
    <w:rsid w:val="00054BFF"/>
    <w:rsid w:val="00055716"/>
    <w:rsid w:val="000559D4"/>
    <w:rsid w:val="00055AB6"/>
    <w:rsid w:val="00055B87"/>
    <w:rsid w:val="00055BC0"/>
    <w:rsid w:val="00055CD2"/>
    <w:rsid w:val="000562DE"/>
    <w:rsid w:val="00056749"/>
    <w:rsid w:val="0005674C"/>
    <w:rsid w:val="00056850"/>
    <w:rsid w:val="00057504"/>
    <w:rsid w:val="00057701"/>
    <w:rsid w:val="00057717"/>
    <w:rsid w:val="0006087D"/>
    <w:rsid w:val="000608AC"/>
    <w:rsid w:val="0006124C"/>
    <w:rsid w:val="0006133E"/>
    <w:rsid w:val="00061DD1"/>
    <w:rsid w:val="00062A02"/>
    <w:rsid w:val="00062FB8"/>
    <w:rsid w:val="000641CF"/>
    <w:rsid w:val="000647FF"/>
    <w:rsid w:val="000656DD"/>
    <w:rsid w:val="0006587C"/>
    <w:rsid w:val="00066176"/>
    <w:rsid w:val="00066419"/>
    <w:rsid w:val="000665FB"/>
    <w:rsid w:val="0006673C"/>
    <w:rsid w:val="00066D42"/>
    <w:rsid w:val="00066F3D"/>
    <w:rsid w:val="00067137"/>
    <w:rsid w:val="0006719B"/>
    <w:rsid w:val="000676E5"/>
    <w:rsid w:val="000677D0"/>
    <w:rsid w:val="00067F9B"/>
    <w:rsid w:val="00070897"/>
    <w:rsid w:val="00070C3A"/>
    <w:rsid w:val="00071AF2"/>
    <w:rsid w:val="00072752"/>
    <w:rsid w:val="0007276C"/>
    <w:rsid w:val="000728EC"/>
    <w:rsid w:val="00073300"/>
    <w:rsid w:val="00073325"/>
    <w:rsid w:val="00073CAF"/>
    <w:rsid w:val="0007438F"/>
    <w:rsid w:val="0007487E"/>
    <w:rsid w:val="000748F7"/>
    <w:rsid w:val="00074D8D"/>
    <w:rsid w:val="00074DD0"/>
    <w:rsid w:val="0007558B"/>
    <w:rsid w:val="00075C03"/>
    <w:rsid w:val="00075C04"/>
    <w:rsid w:val="00075E67"/>
    <w:rsid w:val="000778C5"/>
    <w:rsid w:val="00077D0D"/>
    <w:rsid w:val="000811B2"/>
    <w:rsid w:val="0008166C"/>
    <w:rsid w:val="0008189E"/>
    <w:rsid w:val="00081DB0"/>
    <w:rsid w:val="00081DB4"/>
    <w:rsid w:val="0008210F"/>
    <w:rsid w:val="000823A1"/>
    <w:rsid w:val="00082C0F"/>
    <w:rsid w:val="00082D83"/>
    <w:rsid w:val="00083104"/>
    <w:rsid w:val="00083733"/>
    <w:rsid w:val="00084168"/>
    <w:rsid w:val="00084626"/>
    <w:rsid w:val="00084D82"/>
    <w:rsid w:val="00085472"/>
    <w:rsid w:val="00087057"/>
    <w:rsid w:val="000871B2"/>
    <w:rsid w:val="00090262"/>
    <w:rsid w:val="00091721"/>
    <w:rsid w:val="00091B0B"/>
    <w:rsid w:val="00092B93"/>
    <w:rsid w:val="00093083"/>
    <w:rsid w:val="00093274"/>
    <w:rsid w:val="0009453C"/>
    <w:rsid w:val="0009495C"/>
    <w:rsid w:val="00094E60"/>
    <w:rsid w:val="000952F3"/>
    <w:rsid w:val="0009576B"/>
    <w:rsid w:val="00095F27"/>
    <w:rsid w:val="00096079"/>
    <w:rsid w:val="00096855"/>
    <w:rsid w:val="000974D5"/>
    <w:rsid w:val="000978EB"/>
    <w:rsid w:val="00097B42"/>
    <w:rsid w:val="000A078D"/>
    <w:rsid w:val="000A0818"/>
    <w:rsid w:val="000A091B"/>
    <w:rsid w:val="000A0E5B"/>
    <w:rsid w:val="000A24A6"/>
    <w:rsid w:val="000A268B"/>
    <w:rsid w:val="000A2975"/>
    <w:rsid w:val="000A39A3"/>
    <w:rsid w:val="000A527D"/>
    <w:rsid w:val="000A562A"/>
    <w:rsid w:val="000A5D01"/>
    <w:rsid w:val="000A635D"/>
    <w:rsid w:val="000A70C0"/>
    <w:rsid w:val="000A7168"/>
    <w:rsid w:val="000A7478"/>
    <w:rsid w:val="000A7499"/>
    <w:rsid w:val="000A775F"/>
    <w:rsid w:val="000A7831"/>
    <w:rsid w:val="000B043B"/>
    <w:rsid w:val="000B06BE"/>
    <w:rsid w:val="000B1198"/>
    <w:rsid w:val="000B11F9"/>
    <w:rsid w:val="000B14E1"/>
    <w:rsid w:val="000B1BAB"/>
    <w:rsid w:val="000B1D08"/>
    <w:rsid w:val="000B1FC7"/>
    <w:rsid w:val="000B2BA8"/>
    <w:rsid w:val="000B2BCA"/>
    <w:rsid w:val="000B2DF5"/>
    <w:rsid w:val="000B3272"/>
    <w:rsid w:val="000B3988"/>
    <w:rsid w:val="000B3A05"/>
    <w:rsid w:val="000B3ACA"/>
    <w:rsid w:val="000B42DF"/>
    <w:rsid w:val="000B4408"/>
    <w:rsid w:val="000B45AA"/>
    <w:rsid w:val="000B4D3F"/>
    <w:rsid w:val="000B4E33"/>
    <w:rsid w:val="000B4ECE"/>
    <w:rsid w:val="000B521D"/>
    <w:rsid w:val="000B532E"/>
    <w:rsid w:val="000B5482"/>
    <w:rsid w:val="000B5C9A"/>
    <w:rsid w:val="000B71A4"/>
    <w:rsid w:val="000B7227"/>
    <w:rsid w:val="000B723D"/>
    <w:rsid w:val="000B7A25"/>
    <w:rsid w:val="000C00B1"/>
    <w:rsid w:val="000C0AD1"/>
    <w:rsid w:val="000C0F00"/>
    <w:rsid w:val="000C10EC"/>
    <w:rsid w:val="000C112B"/>
    <w:rsid w:val="000C12D1"/>
    <w:rsid w:val="000C18BB"/>
    <w:rsid w:val="000C276C"/>
    <w:rsid w:val="000C3AF6"/>
    <w:rsid w:val="000C47AC"/>
    <w:rsid w:val="000C4AAA"/>
    <w:rsid w:val="000C5136"/>
    <w:rsid w:val="000C57BD"/>
    <w:rsid w:val="000C5BB6"/>
    <w:rsid w:val="000C68B1"/>
    <w:rsid w:val="000C6EA2"/>
    <w:rsid w:val="000C7711"/>
    <w:rsid w:val="000D040B"/>
    <w:rsid w:val="000D1655"/>
    <w:rsid w:val="000D188D"/>
    <w:rsid w:val="000D1944"/>
    <w:rsid w:val="000D1B0C"/>
    <w:rsid w:val="000D284D"/>
    <w:rsid w:val="000D31D4"/>
    <w:rsid w:val="000D39FE"/>
    <w:rsid w:val="000D3C08"/>
    <w:rsid w:val="000D45CD"/>
    <w:rsid w:val="000D48C7"/>
    <w:rsid w:val="000D4D40"/>
    <w:rsid w:val="000D4F18"/>
    <w:rsid w:val="000D5127"/>
    <w:rsid w:val="000D554C"/>
    <w:rsid w:val="000D5709"/>
    <w:rsid w:val="000D5776"/>
    <w:rsid w:val="000D595E"/>
    <w:rsid w:val="000D5C9F"/>
    <w:rsid w:val="000D5D84"/>
    <w:rsid w:val="000D5DD5"/>
    <w:rsid w:val="000D6E1B"/>
    <w:rsid w:val="000D722F"/>
    <w:rsid w:val="000E0673"/>
    <w:rsid w:val="000E077B"/>
    <w:rsid w:val="000E0CDB"/>
    <w:rsid w:val="000E0DFC"/>
    <w:rsid w:val="000E10EA"/>
    <w:rsid w:val="000E13C5"/>
    <w:rsid w:val="000E246A"/>
    <w:rsid w:val="000E3BC3"/>
    <w:rsid w:val="000E4ABB"/>
    <w:rsid w:val="000E4DE0"/>
    <w:rsid w:val="000E4FA1"/>
    <w:rsid w:val="000E5830"/>
    <w:rsid w:val="000E598C"/>
    <w:rsid w:val="000E661F"/>
    <w:rsid w:val="000E6B50"/>
    <w:rsid w:val="000E6F73"/>
    <w:rsid w:val="000E7CB2"/>
    <w:rsid w:val="000E7D0F"/>
    <w:rsid w:val="000F06A0"/>
    <w:rsid w:val="000F076F"/>
    <w:rsid w:val="000F0928"/>
    <w:rsid w:val="000F1577"/>
    <w:rsid w:val="000F173C"/>
    <w:rsid w:val="000F1C37"/>
    <w:rsid w:val="000F1DB3"/>
    <w:rsid w:val="000F2AB3"/>
    <w:rsid w:val="000F2CA0"/>
    <w:rsid w:val="000F3571"/>
    <w:rsid w:val="000F3B0E"/>
    <w:rsid w:val="000F3CEF"/>
    <w:rsid w:val="000F4248"/>
    <w:rsid w:val="000F47D5"/>
    <w:rsid w:val="000F4DEA"/>
    <w:rsid w:val="000F4EC5"/>
    <w:rsid w:val="000F5255"/>
    <w:rsid w:val="000F62F3"/>
    <w:rsid w:val="000F6776"/>
    <w:rsid w:val="000F68DE"/>
    <w:rsid w:val="000F68F4"/>
    <w:rsid w:val="000F6CE4"/>
    <w:rsid w:val="000F6D01"/>
    <w:rsid w:val="0010125E"/>
    <w:rsid w:val="001012FC"/>
    <w:rsid w:val="00101658"/>
    <w:rsid w:val="00101BE5"/>
    <w:rsid w:val="00101E1D"/>
    <w:rsid w:val="0010243F"/>
    <w:rsid w:val="001025ED"/>
    <w:rsid w:val="00102B70"/>
    <w:rsid w:val="00103367"/>
    <w:rsid w:val="00103587"/>
    <w:rsid w:val="00103C96"/>
    <w:rsid w:val="0010496C"/>
    <w:rsid w:val="0010526E"/>
    <w:rsid w:val="00105558"/>
    <w:rsid w:val="001055ED"/>
    <w:rsid w:val="00105B63"/>
    <w:rsid w:val="00105CC6"/>
    <w:rsid w:val="00105F3C"/>
    <w:rsid w:val="00106247"/>
    <w:rsid w:val="0010676C"/>
    <w:rsid w:val="0010691F"/>
    <w:rsid w:val="00106C69"/>
    <w:rsid w:val="00107620"/>
    <w:rsid w:val="00107AFD"/>
    <w:rsid w:val="00110AEF"/>
    <w:rsid w:val="0011119F"/>
    <w:rsid w:val="001114A8"/>
    <w:rsid w:val="00111588"/>
    <w:rsid w:val="00111969"/>
    <w:rsid w:val="00111B5E"/>
    <w:rsid w:val="00112512"/>
    <w:rsid w:val="00113501"/>
    <w:rsid w:val="00113DD1"/>
    <w:rsid w:val="001142A1"/>
    <w:rsid w:val="001148AC"/>
    <w:rsid w:val="001151FD"/>
    <w:rsid w:val="00115739"/>
    <w:rsid w:val="00115904"/>
    <w:rsid w:val="00115BDC"/>
    <w:rsid w:val="001162DD"/>
    <w:rsid w:val="00116515"/>
    <w:rsid w:val="00116731"/>
    <w:rsid w:val="00116B89"/>
    <w:rsid w:val="00116D09"/>
    <w:rsid w:val="0012030C"/>
    <w:rsid w:val="00120FBC"/>
    <w:rsid w:val="00121BCF"/>
    <w:rsid w:val="00121D4B"/>
    <w:rsid w:val="00121F12"/>
    <w:rsid w:val="00121F4D"/>
    <w:rsid w:val="00121F97"/>
    <w:rsid w:val="00122303"/>
    <w:rsid w:val="001237F8"/>
    <w:rsid w:val="00123DD1"/>
    <w:rsid w:val="00123EF3"/>
    <w:rsid w:val="00124876"/>
    <w:rsid w:val="00124962"/>
    <w:rsid w:val="00124F8B"/>
    <w:rsid w:val="0012513A"/>
    <w:rsid w:val="001253A7"/>
    <w:rsid w:val="00125B78"/>
    <w:rsid w:val="00125D14"/>
    <w:rsid w:val="00125F26"/>
    <w:rsid w:val="00126C8C"/>
    <w:rsid w:val="0012769E"/>
    <w:rsid w:val="001276FA"/>
    <w:rsid w:val="00127A89"/>
    <w:rsid w:val="001303A9"/>
    <w:rsid w:val="00130BAC"/>
    <w:rsid w:val="0013111E"/>
    <w:rsid w:val="001319F9"/>
    <w:rsid w:val="00131D93"/>
    <w:rsid w:val="00132126"/>
    <w:rsid w:val="0013277F"/>
    <w:rsid w:val="00132B0D"/>
    <w:rsid w:val="0013371F"/>
    <w:rsid w:val="0013465B"/>
    <w:rsid w:val="001348E0"/>
    <w:rsid w:val="001349EE"/>
    <w:rsid w:val="00135BC7"/>
    <w:rsid w:val="001365C7"/>
    <w:rsid w:val="001375AA"/>
    <w:rsid w:val="001400A4"/>
    <w:rsid w:val="00140383"/>
    <w:rsid w:val="00140826"/>
    <w:rsid w:val="00140B1B"/>
    <w:rsid w:val="00140BFE"/>
    <w:rsid w:val="00140CCD"/>
    <w:rsid w:val="0014180C"/>
    <w:rsid w:val="00141BEA"/>
    <w:rsid w:val="0014220E"/>
    <w:rsid w:val="0014252B"/>
    <w:rsid w:val="00142652"/>
    <w:rsid w:val="00143054"/>
    <w:rsid w:val="0014307F"/>
    <w:rsid w:val="00143938"/>
    <w:rsid w:val="00143E00"/>
    <w:rsid w:val="00144752"/>
    <w:rsid w:val="0014478E"/>
    <w:rsid w:val="001451BC"/>
    <w:rsid w:val="00145465"/>
    <w:rsid w:val="001459AC"/>
    <w:rsid w:val="00145B6D"/>
    <w:rsid w:val="00146136"/>
    <w:rsid w:val="00146267"/>
    <w:rsid w:val="001463FD"/>
    <w:rsid w:val="001503E4"/>
    <w:rsid w:val="00150998"/>
    <w:rsid w:val="00150F9A"/>
    <w:rsid w:val="00151C66"/>
    <w:rsid w:val="0015301B"/>
    <w:rsid w:val="00153BF0"/>
    <w:rsid w:val="00153DB1"/>
    <w:rsid w:val="00153FCE"/>
    <w:rsid w:val="00154813"/>
    <w:rsid w:val="00155603"/>
    <w:rsid w:val="0015597B"/>
    <w:rsid w:val="00157110"/>
    <w:rsid w:val="00157948"/>
    <w:rsid w:val="001579DA"/>
    <w:rsid w:val="00160877"/>
    <w:rsid w:val="00160CBF"/>
    <w:rsid w:val="00161093"/>
    <w:rsid w:val="0016117B"/>
    <w:rsid w:val="001619A5"/>
    <w:rsid w:val="00161EE2"/>
    <w:rsid w:val="00162922"/>
    <w:rsid w:val="00162AAA"/>
    <w:rsid w:val="0016301E"/>
    <w:rsid w:val="00163E2C"/>
    <w:rsid w:val="00164053"/>
    <w:rsid w:val="0016486B"/>
    <w:rsid w:val="00165555"/>
    <w:rsid w:val="001655D5"/>
    <w:rsid w:val="00165C32"/>
    <w:rsid w:val="00166236"/>
    <w:rsid w:val="00167396"/>
    <w:rsid w:val="0016740E"/>
    <w:rsid w:val="00167B1E"/>
    <w:rsid w:val="00170B9B"/>
    <w:rsid w:val="00170FAC"/>
    <w:rsid w:val="0017116D"/>
    <w:rsid w:val="00171917"/>
    <w:rsid w:val="00171A73"/>
    <w:rsid w:val="00171C1C"/>
    <w:rsid w:val="00171F18"/>
    <w:rsid w:val="001720F5"/>
    <w:rsid w:val="00172758"/>
    <w:rsid w:val="00173716"/>
    <w:rsid w:val="00173B8B"/>
    <w:rsid w:val="00173D86"/>
    <w:rsid w:val="001748B5"/>
    <w:rsid w:val="00174AF9"/>
    <w:rsid w:val="00176708"/>
    <w:rsid w:val="00176757"/>
    <w:rsid w:val="001769AA"/>
    <w:rsid w:val="00176E80"/>
    <w:rsid w:val="001771EC"/>
    <w:rsid w:val="001776FE"/>
    <w:rsid w:val="00177889"/>
    <w:rsid w:val="00181ACC"/>
    <w:rsid w:val="00181D95"/>
    <w:rsid w:val="001829A9"/>
    <w:rsid w:val="00182B45"/>
    <w:rsid w:val="00183119"/>
    <w:rsid w:val="001835FE"/>
    <w:rsid w:val="0018368C"/>
    <w:rsid w:val="00183944"/>
    <w:rsid w:val="0018398B"/>
    <w:rsid w:val="00183E70"/>
    <w:rsid w:val="0018426A"/>
    <w:rsid w:val="00184FAA"/>
    <w:rsid w:val="00186526"/>
    <w:rsid w:val="001870AF"/>
    <w:rsid w:val="00187346"/>
    <w:rsid w:val="001875A4"/>
    <w:rsid w:val="0019028A"/>
    <w:rsid w:val="00190898"/>
    <w:rsid w:val="00190EDC"/>
    <w:rsid w:val="00192215"/>
    <w:rsid w:val="001925B4"/>
    <w:rsid w:val="00194223"/>
    <w:rsid w:val="001948FF"/>
    <w:rsid w:val="00194DEA"/>
    <w:rsid w:val="001956BB"/>
    <w:rsid w:val="001956C9"/>
    <w:rsid w:val="001962E5"/>
    <w:rsid w:val="001967EF"/>
    <w:rsid w:val="00196B27"/>
    <w:rsid w:val="0019771F"/>
    <w:rsid w:val="001A0B24"/>
    <w:rsid w:val="001A0B89"/>
    <w:rsid w:val="001A193E"/>
    <w:rsid w:val="001A2288"/>
    <w:rsid w:val="001A229A"/>
    <w:rsid w:val="001A23F5"/>
    <w:rsid w:val="001A2AA0"/>
    <w:rsid w:val="001A41E8"/>
    <w:rsid w:val="001A4830"/>
    <w:rsid w:val="001A5018"/>
    <w:rsid w:val="001A522E"/>
    <w:rsid w:val="001A5378"/>
    <w:rsid w:val="001A58AF"/>
    <w:rsid w:val="001A5BEE"/>
    <w:rsid w:val="001A6809"/>
    <w:rsid w:val="001A77C5"/>
    <w:rsid w:val="001A78D6"/>
    <w:rsid w:val="001B0ADB"/>
    <w:rsid w:val="001B145C"/>
    <w:rsid w:val="001B1C36"/>
    <w:rsid w:val="001B2AF4"/>
    <w:rsid w:val="001B2B08"/>
    <w:rsid w:val="001B37A2"/>
    <w:rsid w:val="001B37D9"/>
    <w:rsid w:val="001B3A45"/>
    <w:rsid w:val="001B41FA"/>
    <w:rsid w:val="001B4B2A"/>
    <w:rsid w:val="001B5106"/>
    <w:rsid w:val="001B54FC"/>
    <w:rsid w:val="001B6DD7"/>
    <w:rsid w:val="001B6F94"/>
    <w:rsid w:val="001B7A91"/>
    <w:rsid w:val="001C07F9"/>
    <w:rsid w:val="001C0A95"/>
    <w:rsid w:val="001C0FA2"/>
    <w:rsid w:val="001C1682"/>
    <w:rsid w:val="001C1850"/>
    <w:rsid w:val="001C1BF1"/>
    <w:rsid w:val="001C21E4"/>
    <w:rsid w:val="001C2F88"/>
    <w:rsid w:val="001C31F5"/>
    <w:rsid w:val="001C32C4"/>
    <w:rsid w:val="001C3C05"/>
    <w:rsid w:val="001C41AC"/>
    <w:rsid w:val="001C50D4"/>
    <w:rsid w:val="001C5997"/>
    <w:rsid w:val="001C7167"/>
    <w:rsid w:val="001C71A2"/>
    <w:rsid w:val="001C75A0"/>
    <w:rsid w:val="001C75F5"/>
    <w:rsid w:val="001D05D2"/>
    <w:rsid w:val="001D0F90"/>
    <w:rsid w:val="001D1A44"/>
    <w:rsid w:val="001D1F25"/>
    <w:rsid w:val="001D2500"/>
    <w:rsid w:val="001D32B0"/>
    <w:rsid w:val="001D3D4A"/>
    <w:rsid w:val="001D419C"/>
    <w:rsid w:val="001D4287"/>
    <w:rsid w:val="001D42DD"/>
    <w:rsid w:val="001D4334"/>
    <w:rsid w:val="001D43E7"/>
    <w:rsid w:val="001D46E5"/>
    <w:rsid w:val="001D4735"/>
    <w:rsid w:val="001D47A7"/>
    <w:rsid w:val="001D4C15"/>
    <w:rsid w:val="001D5C04"/>
    <w:rsid w:val="001D63AC"/>
    <w:rsid w:val="001D66E8"/>
    <w:rsid w:val="001D6779"/>
    <w:rsid w:val="001D6AA3"/>
    <w:rsid w:val="001D6F1D"/>
    <w:rsid w:val="001D6F7B"/>
    <w:rsid w:val="001D72F7"/>
    <w:rsid w:val="001D7C44"/>
    <w:rsid w:val="001E00BD"/>
    <w:rsid w:val="001E029B"/>
    <w:rsid w:val="001E05A7"/>
    <w:rsid w:val="001E08B2"/>
    <w:rsid w:val="001E0D5E"/>
    <w:rsid w:val="001E0DC2"/>
    <w:rsid w:val="001E0EE7"/>
    <w:rsid w:val="001E0F0C"/>
    <w:rsid w:val="001E1AD4"/>
    <w:rsid w:val="001E251E"/>
    <w:rsid w:val="001E3167"/>
    <w:rsid w:val="001E41E4"/>
    <w:rsid w:val="001E50EC"/>
    <w:rsid w:val="001E6174"/>
    <w:rsid w:val="001E6887"/>
    <w:rsid w:val="001E7218"/>
    <w:rsid w:val="001E7449"/>
    <w:rsid w:val="001E74CC"/>
    <w:rsid w:val="001E77A0"/>
    <w:rsid w:val="001F0B63"/>
    <w:rsid w:val="001F196A"/>
    <w:rsid w:val="001F3225"/>
    <w:rsid w:val="001F339E"/>
    <w:rsid w:val="001F36BB"/>
    <w:rsid w:val="001F383E"/>
    <w:rsid w:val="001F44D1"/>
    <w:rsid w:val="001F4D0C"/>
    <w:rsid w:val="001F5422"/>
    <w:rsid w:val="001F561B"/>
    <w:rsid w:val="001F5829"/>
    <w:rsid w:val="001F6440"/>
    <w:rsid w:val="001F7934"/>
    <w:rsid w:val="001F7E0F"/>
    <w:rsid w:val="0020014F"/>
    <w:rsid w:val="00200746"/>
    <w:rsid w:val="00200E73"/>
    <w:rsid w:val="00200FAD"/>
    <w:rsid w:val="00201075"/>
    <w:rsid w:val="002015FD"/>
    <w:rsid w:val="00201748"/>
    <w:rsid w:val="002018B5"/>
    <w:rsid w:val="00201A23"/>
    <w:rsid w:val="00202953"/>
    <w:rsid w:val="00202CED"/>
    <w:rsid w:val="002034D4"/>
    <w:rsid w:val="00203958"/>
    <w:rsid w:val="00203D42"/>
    <w:rsid w:val="00203D73"/>
    <w:rsid w:val="00203F8E"/>
    <w:rsid w:val="00204334"/>
    <w:rsid w:val="002043B0"/>
    <w:rsid w:val="002048AE"/>
    <w:rsid w:val="002049C7"/>
    <w:rsid w:val="00204CC0"/>
    <w:rsid w:val="00204F2A"/>
    <w:rsid w:val="00205B86"/>
    <w:rsid w:val="0020672D"/>
    <w:rsid w:val="00206A04"/>
    <w:rsid w:val="00206CAC"/>
    <w:rsid w:val="00206DAD"/>
    <w:rsid w:val="002075D6"/>
    <w:rsid w:val="00207AD9"/>
    <w:rsid w:val="00207E4B"/>
    <w:rsid w:val="0021010E"/>
    <w:rsid w:val="00210265"/>
    <w:rsid w:val="002112B2"/>
    <w:rsid w:val="0021178C"/>
    <w:rsid w:val="00211D63"/>
    <w:rsid w:val="00211E14"/>
    <w:rsid w:val="00211E65"/>
    <w:rsid w:val="00211EA2"/>
    <w:rsid w:val="00212344"/>
    <w:rsid w:val="00212B85"/>
    <w:rsid w:val="00212E5D"/>
    <w:rsid w:val="002133FE"/>
    <w:rsid w:val="00214585"/>
    <w:rsid w:val="002147C8"/>
    <w:rsid w:val="00214AD6"/>
    <w:rsid w:val="00214FF8"/>
    <w:rsid w:val="0021552B"/>
    <w:rsid w:val="002157EC"/>
    <w:rsid w:val="00215AA4"/>
    <w:rsid w:val="00216961"/>
    <w:rsid w:val="00216BB6"/>
    <w:rsid w:val="00216E9F"/>
    <w:rsid w:val="002177BF"/>
    <w:rsid w:val="00217B59"/>
    <w:rsid w:val="00217DAC"/>
    <w:rsid w:val="002202D9"/>
    <w:rsid w:val="0022085D"/>
    <w:rsid w:val="0022104A"/>
    <w:rsid w:val="002210FC"/>
    <w:rsid w:val="002217F5"/>
    <w:rsid w:val="00221A8A"/>
    <w:rsid w:val="00221DE8"/>
    <w:rsid w:val="00222F4C"/>
    <w:rsid w:val="002237EA"/>
    <w:rsid w:val="00223945"/>
    <w:rsid w:val="0022398A"/>
    <w:rsid w:val="0022440B"/>
    <w:rsid w:val="002251BE"/>
    <w:rsid w:val="002262C9"/>
    <w:rsid w:val="00226992"/>
    <w:rsid w:val="00226C80"/>
    <w:rsid w:val="00226FD7"/>
    <w:rsid w:val="002274BE"/>
    <w:rsid w:val="002276A7"/>
    <w:rsid w:val="002308F4"/>
    <w:rsid w:val="002309E5"/>
    <w:rsid w:val="00230C07"/>
    <w:rsid w:val="00231582"/>
    <w:rsid w:val="0023373B"/>
    <w:rsid w:val="00234335"/>
    <w:rsid w:val="002347A2"/>
    <w:rsid w:val="00235F7F"/>
    <w:rsid w:val="002360FA"/>
    <w:rsid w:val="00236D99"/>
    <w:rsid w:val="0023797E"/>
    <w:rsid w:val="00237CA0"/>
    <w:rsid w:val="00237E85"/>
    <w:rsid w:val="00237ED2"/>
    <w:rsid w:val="00240059"/>
    <w:rsid w:val="002405F2"/>
    <w:rsid w:val="0024111D"/>
    <w:rsid w:val="00241250"/>
    <w:rsid w:val="00241E82"/>
    <w:rsid w:val="0024214D"/>
    <w:rsid w:val="0024227F"/>
    <w:rsid w:val="00242363"/>
    <w:rsid w:val="002423C8"/>
    <w:rsid w:val="002432E9"/>
    <w:rsid w:val="00243393"/>
    <w:rsid w:val="00243911"/>
    <w:rsid w:val="00244500"/>
    <w:rsid w:val="00244511"/>
    <w:rsid w:val="00244DD7"/>
    <w:rsid w:val="002451F7"/>
    <w:rsid w:val="0024529B"/>
    <w:rsid w:val="0024545E"/>
    <w:rsid w:val="0024559C"/>
    <w:rsid w:val="00245A9B"/>
    <w:rsid w:val="00246548"/>
    <w:rsid w:val="002474C5"/>
    <w:rsid w:val="00247A10"/>
    <w:rsid w:val="00247F58"/>
    <w:rsid w:val="00250294"/>
    <w:rsid w:val="0025042F"/>
    <w:rsid w:val="00250D35"/>
    <w:rsid w:val="00251631"/>
    <w:rsid w:val="0025183A"/>
    <w:rsid w:val="0025294D"/>
    <w:rsid w:val="00252C93"/>
    <w:rsid w:val="00252FA5"/>
    <w:rsid w:val="0025327A"/>
    <w:rsid w:val="0025346F"/>
    <w:rsid w:val="00253481"/>
    <w:rsid w:val="0025383A"/>
    <w:rsid w:val="00253E99"/>
    <w:rsid w:val="00253FC8"/>
    <w:rsid w:val="0025419D"/>
    <w:rsid w:val="00255E75"/>
    <w:rsid w:val="002564AB"/>
    <w:rsid w:val="0025659D"/>
    <w:rsid w:val="00256B86"/>
    <w:rsid w:val="00256E4C"/>
    <w:rsid w:val="00256FBD"/>
    <w:rsid w:val="00257504"/>
    <w:rsid w:val="00257669"/>
    <w:rsid w:val="00257821"/>
    <w:rsid w:val="00257BB1"/>
    <w:rsid w:val="00260774"/>
    <w:rsid w:val="002612BD"/>
    <w:rsid w:val="00261346"/>
    <w:rsid w:val="00261679"/>
    <w:rsid w:val="00262049"/>
    <w:rsid w:val="00262743"/>
    <w:rsid w:val="002627EC"/>
    <w:rsid w:val="00262891"/>
    <w:rsid w:val="002631D4"/>
    <w:rsid w:val="002637A7"/>
    <w:rsid w:val="002637F5"/>
    <w:rsid w:val="002643A7"/>
    <w:rsid w:val="00265AB4"/>
    <w:rsid w:val="00265B95"/>
    <w:rsid w:val="002666CC"/>
    <w:rsid w:val="00266F2C"/>
    <w:rsid w:val="00267197"/>
    <w:rsid w:val="0026790A"/>
    <w:rsid w:val="00267948"/>
    <w:rsid w:val="00267AF6"/>
    <w:rsid w:val="002701A3"/>
    <w:rsid w:val="00270609"/>
    <w:rsid w:val="00270A80"/>
    <w:rsid w:val="0027111A"/>
    <w:rsid w:val="002713B1"/>
    <w:rsid w:val="0027147A"/>
    <w:rsid w:val="00271769"/>
    <w:rsid w:val="00271E37"/>
    <w:rsid w:val="00271FB1"/>
    <w:rsid w:val="00272945"/>
    <w:rsid w:val="0027300B"/>
    <w:rsid w:val="002738B8"/>
    <w:rsid w:val="0027429C"/>
    <w:rsid w:val="00274A2C"/>
    <w:rsid w:val="00274D42"/>
    <w:rsid w:val="00275D3E"/>
    <w:rsid w:val="0027695A"/>
    <w:rsid w:val="00276E57"/>
    <w:rsid w:val="00277374"/>
    <w:rsid w:val="0027738B"/>
    <w:rsid w:val="00277C89"/>
    <w:rsid w:val="00280158"/>
    <w:rsid w:val="0028054A"/>
    <w:rsid w:val="002808D7"/>
    <w:rsid w:val="00280944"/>
    <w:rsid w:val="00280CFA"/>
    <w:rsid w:val="002815EA"/>
    <w:rsid w:val="00281A5D"/>
    <w:rsid w:val="0028209F"/>
    <w:rsid w:val="002825EF"/>
    <w:rsid w:val="002827BA"/>
    <w:rsid w:val="002836D9"/>
    <w:rsid w:val="00283847"/>
    <w:rsid w:val="002838E2"/>
    <w:rsid w:val="00283FBB"/>
    <w:rsid w:val="002841E5"/>
    <w:rsid w:val="00284AF2"/>
    <w:rsid w:val="00285202"/>
    <w:rsid w:val="002858CB"/>
    <w:rsid w:val="002860CA"/>
    <w:rsid w:val="00286843"/>
    <w:rsid w:val="002869A6"/>
    <w:rsid w:val="00286A13"/>
    <w:rsid w:val="0028757B"/>
    <w:rsid w:val="00287E09"/>
    <w:rsid w:val="0029042A"/>
    <w:rsid w:val="0029112A"/>
    <w:rsid w:val="0029174C"/>
    <w:rsid w:val="0029394D"/>
    <w:rsid w:val="00294ADC"/>
    <w:rsid w:val="00294B33"/>
    <w:rsid w:val="00294E58"/>
    <w:rsid w:val="00295750"/>
    <w:rsid w:val="00295947"/>
    <w:rsid w:val="00296202"/>
    <w:rsid w:val="0029674B"/>
    <w:rsid w:val="00296C1F"/>
    <w:rsid w:val="00297072"/>
    <w:rsid w:val="002973D9"/>
    <w:rsid w:val="002977D8"/>
    <w:rsid w:val="00297C7D"/>
    <w:rsid w:val="002A01E7"/>
    <w:rsid w:val="002A0A24"/>
    <w:rsid w:val="002A1917"/>
    <w:rsid w:val="002A191C"/>
    <w:rsid w:val="002A1F5D"/>
    <w:rsid w:val="002A2D2C"/>
    <w:rsid w:val="002A2ECA"/>
    <w:rsid w:val="002A3125"/>
    <w:rsid w:val="002A32CA"/>
    <w:rsid w:val="002A3812"/>
    <w:rsid w:val="002A3A95"/>
    <w:rsid w:val="002A422C"/>
    <w:rsid w:val="002A42A8"/>
    <w:rsid w:val="002A53B8"/>
    <w:rsid w:val="002A5D67"/>
    <w:rsid w:val="002A5EFB"/>
    <w:rsid w:val="002A674B"/>
    <w:rsid w:val="002A78D6"/>
    <w:rsid w:val="002A7D62"/>
    <w:rsid w:val="002A7E9A"/>
    <w:rsid w:val="002B0183"/>
    <w:rsid w:val="002B0316"/>
    <w:rsid w:val="002B1E88"/>
    <w:rsid w:val="002B318E"/>
    <w:rsid w:val="002B4B05"/>
    <w:rsid w:val="002B5A9A"/>
    <w:rsid w:val="002B5F8D"/>
    <w:rsid w:val="002B6AE5"/>
    <w:rsid w:val="002B7059"/>
    <w:rsid w:val="002B785D"/>
    <w:rsid w:val="002B7C57"/>
    <w:rsid w:val="002C0491"/>
    <w:rsid w:val="002C06DD"/>
    <w:rsid w:val="002C0839"/>
    <w:rsid w:val="002C0858"/>
    <w:rsid w:val="002C0F94"/>
    <w:rsid w:val="002C15ED"/>
    <w:rsid w:val="002C1AF8"/>
    <w:rsid w:val="002C1B70"/>
    <w:rsid w:val="002C1BF5"/>
    <w:rsid w:val="002C2719"/>
    <w:rsid w:val="002C29C1"/>
    <w:rsid w:val="002C3420"/>
    <w:rsid w:val="002C4519"/>
    <w:rsid w:val="002C4ED1"/>
    <w:rsid w:val="002C52D9"/>
    <w:rsid w:val="002C5A43"/>
    <w:rsid w:val="002C6165"/>
    <w:rsid w:val="002C722A"/>
    <w:rsid w:val="002C7475"/>
    <w:rsid w:val="002C74CF"/>
    <w:rsid w:val="002C7A05"/>
    <w:rsid w:val="002C7E45"/>
    <w:rsid w:val="002C7FFB"/>
    <w:rsid w:val="002D0A67"/>
    <w:rsid w:val="002D112B"/>
    <w:rsid w:val="002D143A"/>
    <w:rsid w:val="002D16E1"/>
    <w:rsid w:val="002D1AA6"/>
    <w:rsid w:val="002D1B98"/>
    <w:rsid w:val="002D1F30"/>
    <w:rsid w:val="002D27E8"/>
    <w:rsid w:val="002D4CCA"/>
    <w:rsid w:val="002D55F3"/>
    <w:rsid w:val="002D55F8"/>
    <w:rsid w:val="002D59B6"/>
    <w:rsid w:val="002D7F8B"/>
    <w:rsid w:val="002E00E3"/>
    <w:rsid w:val="002E02F0"/>
    <w:rsid w:val="002E0C9D"/>
    <w:rsid w:val="002E1790"/>
    <w:rsid w:val="002E1F6B"/>
    <w:rsid w:val="002E24D8"/>
    <w:rsid w:val="002E2F63"/>
    <w:rsid w:val="002E3253"/>
    <w:rsid w:val="002E361D"/>
    <w:rsid w:val="002E381C"/>
    <w:rsid w:val="002E4051"/>
    <w:rsid w:val="002E524D"/>
    <w:rsid w:val="002E5419"/>
    <w:rsid w:val="002E5427"/>
    <w:rsid w:val="002E5668"/>
    <w:rsid w:val="002E6012"/>
    <w:rsid w:val="002E6B6D"/>
    <w:rsid w:val="002E6DAC"/>
    <w:rsid w:val="002E6E23"/>
    <w:rsid w:val="002E7686"/>
    <w:rsid w:val="002E7D7F"/>
    <w:rsid w:val="002F3145"/>
    <w:rsid w:val="002F355E"/>
    <w:rsid w:val="002F3AF0"/>
    <w:rsid w:val="002F3CF0"/>
    <w:rsid w:val="002F489F"/>
    <w:rsid w:val="002F4CA4"/>
    <w:rsid w:val="002F53D2"/>
    <w:rsid w:val="002F5F54"/>
    <w:rsid w:val="003001CE"/>
    <w:rsid w:val="00300573"/>
    <w:rsid w:val="00300A97"/>
    <w:rsid w:val="00300C97"/>
    <w:rsid w:val="00300E0D"/>
    <w:rsid w:val="0030189A"/>
    <w:rsid w:val="00301ABA"/>
    <w:rsid w:val="00301B48"/>
    <w:rsid w:val="0030229D"/>
    <w:rsid w:val="0030249C"/>
    <w:rsid w:val="003025B4"/>
    <w:rsid w:val="0030280B"/>
    <w:rsid w:val="00302D4C"/>
    <w:rsid w:val="0030348D"/>
    <w:rsid w:val="00303F5C"/>
    <w:rsid w:val="00304007"/>
    <w:rsid w:val="00305A2D"/>
    <w:rsid w:val="00305E03"/>
    <w:rsid w:val="00305F51"/>
    <w:rsid w:val="00306747"/>
    <w:rsid w:val="00306E01"/>
    <w:rsid w:val="00307C42"/>
    <w:rsid w:val="0031018C"/>
    <w:rsid w:val="003107EB"/>
    <w:rsid w:val="00310933"/>
    <w:rsid w:val="00311906"/>
    <w:rsid w:val="0031196E"/>
    <w:rsid w:val="00311EE5"/>
    <w:rsid w:val="00313075"/>
    <w:rsid w:val="00316598"/>
    <w:rsid w:val="00316C8E"/>
    <w:rsid w:val="00316F24"/>
    <w:rsid w:val="00317342"/>
    <w:rsid w:val="00317CAF"/>
    <w:rsid w:val="003200E5"/>
    <w:rsid w:val="00320555"/>
    <w:rsid w:val="00320827"/>
    <w:rsid w:val="00321502"/>
    <w:rsid w:val="00321D9F"/>
    <w:rsid w:val="00321E80"/>
    <w:rsid w:val="00321EDE"/>
    <w:rsid w:val="00321F4E"/>
    <w:rsid w:val="00322317"/>
    <w:rsid w:val="0032239C"/>
    <w:rsid w:val="00323032"/>
    <w:rsid w:val="003230A7"/>
    <w:rsid w:val="003235A4"/>
    <w:rsid w:val="0032462A"/>
    <w:rsid w:val="003247AC"/>
    <w:rsid w:val="00324813"/>
    <w:rsid w:val="00326058"/>
    <w:rsid w:val="003261D2"/>
    <w:rsid w:val="003264C4"/>
    <w:rsid w:val="0032659F"/>
    <w:rsid w:val="00327B80"/>
    <w:rsid w:val="00327C76"/>
    <w:rsid w:val="0033003F"/>
    <w:rsid w:val="003303ED"/>
    <w:rsid w:val="00330572"/>
    <w:rsid w:val="0033170D"/>
    <w:rsid w:val="00331A7F"/>
    <w:rsid w:val="00331D58"/>
    <w:rsid w:val="00332719"/>
    <w:rsid w:val="0033291B"/>
    <w:rsid w:val="00332964"/>
    <w:rsid w:val="00332DCB"/>
    <w:rsid w:val="00333701"/>
    <w:rsid w:val="00333AE3"/>
    <w:rsid w:val="00334A5E"/>
    <w:rsid w:val="00334C5E"/>
    <w:rsid w:val="00334CF8"/>
    <w:rsid w:val="00334E39"/>
    <w:rsid w:val="00335AC8"/>
    <w:rsid w:val="00335C97"/>
    <w:rsid w:val="003364BF"/>
    <w:rsid w:val="00337576"/>
    <w:rsid w:val="00337E88"/>
    <w:rsid w:val="00337ED2"/>
    <w:rsid w:val="00340247"/>
    <w:rsid w:val="003404CE"/>
    <w:rsid w:val="003407FB"/>
    <w:rsid w:val="00340BB1"/>
    <w:rsid w:val="003412CD"/>
    <w:rsid w:val="0034156A"/>
    <w:rsid w:val="00341E27"/>
    <w:rsid w:val="0034223A"/>
    <w:rsid w:val="003428E2"/>
    <w:rsid w:val="00342F1E"/>
    <w:rsid w:val="00343483"/>
    <w:rsid w:val="00343563"/>
    <w:rsid w:val="00343AAA"/>
    <w:rsid w:val="00344568"/>
    <w:rsid w:val="0034531C"/>
    <w:rsid w:val="0034602E"/>
    <w:rsid w:val="00346AB9"/>
    <w:rsid w:val="00346C05"/>
    <w:rsid w:val="00346C39"/>
    <w:rsid w:val="00347297"/>
    <w:rsid w:val="003478E1"/>
    <w:rsid w:val="0035032B"/>
    <w:rsid w:val="00350BED"/>
    <w:rsid w:val="00351504"/>
    <w:rsid w:val="003517A8"/>
    <w:rsid w:val="00352EA8"/>
    <w:rsid w:val="00354735"/>
    <w:rsid w:val="00354819"/>
    <w:rsid w:val="00354F26"/>
    <w:rsid w:val="00355091"/>
    <w:rsid w:val="003550D3"/>
    <w:rsid w:val="00355A03"/>
    <w:rsid w:val="00357553"/>
    <w:rsid w:val="00357830"/>
    <w:rsid w:val="0035795B"/>
    <w:rsid w:val="00357DA1"/>
    <w:rsid w:val="003601D2"/>
    <w:rsid w:val="003606DC"/>
    <w:rsid w:val="0036167E"/>
    <w:rsid w:val="00361773"/>
    <w:rsid w:val="00361B94"/>
    <w:rsid w:val="00361BA9"/>
    <w:rsid w:val="0036311D"/>
    <w:rsid w:val="0036317A"/>
    <w:rsid w:val="0036442A"/>
    <w:rsid w:val="00364BF5"/>
    <w:rsid w:val="00364E35"/>
    <w:rsid w:val="003656D5"/>
    <w:rsid w:val="00365761"/>
    <w:rsid w:val="00365C47"/>
    <w:rsid w:val="003672D8"/>
    <w:rsid w:val="003677E1"/>
    <w:rsid w:val="003703A2"/>
    <w:rsid w:val="00370D2B"/>
    <w:rsid w:val="00371044"/>
    <w:rsid w:val="00371B70"/>
    <w:rsid w:val="00372347"/>
    <w:rsid w:val="003729B5"/>
    <w:rsid w:val="00373444"/>
    <w:rsid w:val="003736E6"/>
    <w:rsid w:val="003737E5"/>
    <w:rsid w:val="00374668"/>
    <w:rsid w:val="00374C47"/>
    <w:rsid w:val="003751AC"/>
    <w:rsid w:val="00375795"/>
    <w:rsid w:val="00376800"/>
    <w:rsid w:val="00376B63"/>
    <w:rsid w:val="00377DA9"/>
    <w:rsid w:val="0038052F"/>
    <w:rsid w:val="00380F0E"/>
    <w:rsid w:val="00381FD6"/>
    <w:rsid w:val="00382578"/>
    <w:rsid w:val="00385E85"/>
    <w:rsid w:val="00387165"/>
    <w:rsid w:val="00387444"/>
    <w:rsid w:val="00387CA8"/>
    <w:rsid w:val="00390289"/>
    <w:rsid w:val="00390745"/>
    <w:rsid w:val="0039120C"/>
    <w:rsid w:val="00391CA0"/>
    <w:rsid w:val="00391D88"/>
    <w:rsid w:val="003923A2"/>
    <w:rsid w:val="00392940"/>
    <w:rsid w:val="003936AD"/>
    <w:rsid w:val="00393A3E"/>
    <w:rsid w:val="0039414C"/>
    <w:rsid w:val="00394225"/>
    <w:rsid w:val="00394477"/>
    <w:rsid w:val="003944C7"/>
    <w:rsid w:val="00395A79"/>
    <w:rsid w:val="00395E55"/>
    <w:rsid w:val="00396D31"/>
    <w:rsid w:val="0039724E"/>
    <w:rsid w:val="003A0275"/>
    <w:rsid w:val="003A0DB5"/>
    <w:rsid w:val="003A1748"/>
    <w:rsid w:val="003A1A87"/>
    <w:rsid w:val="003A1DF7"/>
    <w:rsid w:val="003A2195"/>
    <w:rsid w:val="003A224B"/>
    <w:rsid w:val="003A2608"/>
    <w:rsid w:val="003A2EE7"/>
    <w:rsid w:val="003A2EF7"/>
    <w:rsid w:val="003A35BC"/>
    <w:rsid w:val="003A3CB9"/>
    <w:rsid w:val="003A40CA"/>
    <w:rsid w:val="003A4C51"/>
    <w:rsid w:val="003A5218"/>
    <w:rsid w:val="003A53A5"/>
    <w:rsid w:val="003A597D"/>
    <w:rsid w:val="003A5B3E"/>
    <w:rsid w:val="003A5CD4"/>
    <w:rsid w:val="003A5DFE"/>
    <w:rsid w:val="003A6B43"/>
    <w:rsid w:val="003A6F28"/>
    <w:rsid w:val="003A70C8"/>
    <w:rsid w:val="003B03CD"/>
    <w:rsid w:val="003B08A9"/>
    <w:rsid w:val="003B1154"/>
    <w:rsid w:val="003B1B7C"/>
    <w:rsid w:val="003B28C4"/>
    <w:rsid w:val="003B2BAD"/>
    <w:rsid w:val="003B3837"/>
    <w:rsid w:val="003B3BE0"/>
    <w:rsid w:val="003B3EA3"/>
    <w:rsid w:val="003B442C"/>
    <w:rsid w:val="003B64C2"/>
    <w:rsid w:val="003B6577"/>
    <w:rsid w:val="003B6773"/>
    <w:rsid w:val="003B6A1A"/>
    <w:rsid w:val="003B6BC0"/>
    <w:rsid w:val="003B6F97"/>
    <w:rsid w:val="003B71EE"/>
    <w:rsid w:val="003B7804"/>
    <w:rsid w:val="003B7D7E"/>
    <w:rsid w:val="003C0164"/>
    <w:rsid w:val="003C0239"/>
    <w:rsid w:val="003C0485"/>
    <w:rsid w:val="003C1697"/>
    <w:rsid w:val="003C2594"/>
    <w:rsid w:val="003C261C"/>
    <w:rsid w:val="003C2928"/>
    <w:rsid w:val="003C46B4"/>
    <w:rsid w:val="003C5810"/>
    <w:rsid w:val="003C5AC3"/>
    <w:rsid w:val="003C5ADC"/>
    <w:rsid w:val="003C6308"/>
    <w:rsid w:val="003C753F"/>
    <w:rsid w:val="003D02AE"/>
    <w:rsid w:val="003D070C"/>
    <w:rsid w:val="003D11C6"/>
    <w:rsid w:val="003D12BA"/>
    <w:rsid w:val="003D1412"/>
    <w:rsid w:val="003D26B1"/>
    <w:rsid w:val="003D33B2"/>
    <w:rsid w:val="003D38B6"/>
    <w:rsid w:val="003D436D"/>
    <w:rsid w:val="003D4F5A"/>
    <w:rsid w:val="003D5414"/>
    <w:rsid w:val="003D5663"/>
    <w:rsid w:val="003D5B86"/>
    <w:rsid w:val="003D5F1A"/>
    <w:rsid w:val="003D601F"/>
    <w:rsid w:val="003D6592"/>
    <w:rsid w:val="003D75E3"/>
    <w:rsid w:val="003D7895"/>
    <w:rsid w:val="003E0197"/>
    <w:rsid w:val="003E099A"/>
    <w:rsid w:val="003E0C4D"/>
    <w:rsid w:val="003E11F9"/>
    <w:rsid w:val="003E2088"/>
    <w:rsid w:val="003E27C0"/>
    <w:rsid w:val="003E29D0"/>
    <w:rsid w:val="003E30C5"/>
    <w:rsid w:val="003E34F1"/>
    <w:rsid w:val="003E3857"/>
    <w:rsid w:val="003E4DF7"/>
    <w:rsid w:val="003E5713"/>
    <w:rsid w:val="003E615E"/>
    <w:rsid w:val="003E68AC"/>
    <w:rsid w:val="003E7086"/>
    <w:rsid w:val="003E7099"/>
    <w:rsid w:val="003E79A9"/>
    <w:rsid w:val="003E7C83"/>
    <w:rsid w:val="003F02D2"/>
    <w:rsid w:val="003F05C9"/>
    <w:rsid w:val="003F08DB"/>
    <w:rsid w:val="003F0C1B"/>
    <w:rsid w:val="003F0C7D"/>
    <w:rsid w:val="003F1D6C"/>
    <w:rsid w:val="003F31F4"/>
    <w:rsid w:val="003F3AF2"/>
    <w:rsid w:val="003F3FE6"/>
    <w:rsid w:val="003F3FFA"/>
    <w:rsid w:val="003F4218"/>
    <w:rsid w:val="003F4E3E"/>
    <w:rsid w:val="003F5027"/>
    <w:rsid w:val="003F556C"/>
    <w:rsid w:val="00400422"/>
    <w:rsid w:val="00400564"/>
    <w:rsid w:val="004019EF"/>
    <w:rsid w:val="00401DC4"/>
    <w:rsid w:val="00401E80"/>
    <w:rsid w:val="004024F8"/>
    <w:rsid w:val="0040291D"/>
    <w:rsid w:val="00403389"/>
    <w:rsid w:val="004033F9"/>
    <w:rsid w:val="00403486"/>
    <w:rsid w:val="004045AB"/>
    <w:rsid w:val="00404BD6"/>
    <w:rsid w:val="00405A35"/>
    <w:rsid w:val="00406088"/>
    <w:rsid w:val="00406495"/>
    <w:rsid w:val="004066C2"/>
    <w:rsid w:val="0040746B"/>
    <w:rsid w:val="00410028"/>
    <w:rsid w:val="00410605"/>
    <w:rsid w:val="00410989"/>
    <w:rsid w:val="00410E3E"/>
    <w:rsid w:val="004113C5"/>
    <w:rsid w:val="004116E6"/>
    <w:rsid w:val="004118E4"/>
    <w:rsid w:val="0041224B"/>
    <w:rsid w:val="0041341B"/>
    <w:rsid w:val="0041372C"/>
    <w:rsid w:val="004138AD"/>
    <w:rsid w:val="00413D81"/>
    <w:rsid w:val="00414214"/>
    <w:rsid w:val="00414256"/>
    <w:rsid w:val="00414537"/>
    <w:rsid w:val="00414D21"/>
    <w:rsid w:val="00415AA0"/>
    <w:rsid w:val="00415B34"/>
    <w:rsid w:val="00415C92"/>
    <w:rsid w:val="00415E28"/>
    <w:rsid w:val="004161F5"/>
    <w:rsid w:val="00416321"/>
    <w:rsid w:val="0041634B"/>
    <w:rsid w:val="004166CD"/>
    <w:rsid w:val="004204B3"/>
    <w:rsid w:val="00420753"/>
    <w:rsid w:val="00420764"/>
    <w:rsid w:val="00420867"/>
    <w:rsid w:val="0042088F"/>
    <w:rsid w:val="004209FC"/>
    <w:rsid w:val="00421C94"/>
    <w:rsid w:val="00421E48"/>
    <w:rsid w:val="00422423"/>
    <w:rsid w:val="00422643"/>
    <w:rsid w:val="004240CC"/>
    <w:rsid w:val="004245D9"/>
    <w:rsid w:val="004246A4"/>
    <w:rsid w:val="004266DB"/>
    <w:rsid w:val="004270BE"/>
    <w:rsid w:val="0042757B"/>
    <w:rsid w:val="004303FD"/>
    <w:rsid w:val="00430DBF"/>
    <w:rsid w:val="00431E7F"/>
    <w:rsid w:val="004330D3"/>
    <w:rsid w:val="004334CE"/>
    <w:rsid w:val="004336C1"/>
    <w:rsid w:val="004336C7"/>
    <w:rsid w:val="00433D8E"/>
    <w:rsid w:val="00433E5B"/>
    <w:rsid w:val="00434307"/>
    <w:rsid w:val="00434480"/>
    <w:rsid w:val="00434550"/>
    <w:rsid w:val="00434734"/>
    <w:rsid w:val="00434C00"/>
    <w:rsid w:val="00434FC6"/>
    <w:rsid w:val="0043551F"/>
    <w:rsid w:val="0043588C"/>
    <w:rsid w:val="00435D4F"/>
    <w:rsid w:val="00435D70"/>
    <w:rsid w:val="00435D8A"/>
    <w:rsid w:val="004367F0"/>
    <w:rsid w:val="004369EF"/>
    <w:rsid w:val="00436DA5"/>
    <w:rsid w:val="00437C23"/>
    <w:rsid w:val="004404E2"/>
    <w:rsid w:val="004409C7"/>
    <w:rsid w:val="00440A10"/>
    <w:rsid w:val="00441B59"/>
    <w:rsid w:val="00441D18"/>
    <w:rsid w:val="00442BBE"/>
    <w:rsid w:val="004433AA"/>
    <w:rsid w:val="00443A43"/>
    <w:rsid w:val="00444859"/>
    <w:rsid w:val="00444F64"/>
    <w:rsid w:val="00445602"/>
    <w:rsid w:val="0044585C"/>
    <w:rsid w:val="00445895"/>
    <w:rsid w:val="004461BC"/>
    <w:rsid w:val="00446FB9"/>
    <w:rsid w:val="004472B0"/>
    <w:rsid w:val="004475CE"/>
    <w:rsid w:val="00447C04"/>
    <w:rsid w:val="004524A8"/>
    <w:rsid w:val="004527C7"/>
    <w:rsid w:val="00452FDA"/>
    <w:rsid w:val="0045375F"/>
    <w:rsid w:val="0045435E"/>
    <w:rsid w:val="00454C64"/>
    <w:rsid w:val="00454FE4"/>
    <w:rsid w:val="0045519C"/>
    <w:rsid w:val="004562A6"/>
    <w:rsid w:val="00456828"/>
    <w:rsid w:val="00456C63"/>
    <w:rsid w:val="00456C8F"/>
    <w:rsid w:val="00456DCE"/>
    <w:rsid w:val="00456DD2"/>
    <w:rsid w:val="00456EE4"/>
    <w:rsid w:val="00456F64"/>
    <w:rsid w:val="0045705A"/>
    <w:rsid w:val="00457700"/>
    <w:rsid w:val="0046103F"/>
    <w:rsid w:val="0046199A"/>
    <w:rsid w:val="00462374"/>
    <w:rsid w:val="00462411"/>
    <w:rsid w:val="00462D33"/>
    <w:rsid w:val="00463A81"/>
    <w:rsid w:val="00463F2D"/>
    <w:rsid w:val="0046442A"/>
    <w:rsid w:val="00464BFA"/>
    <w:rsid w:val="0046567B"/>
    <w:rsid w:val="00466116"/>
    <w:rsid w:val="00466420"/>
    <w:rsid w:val="004668F2"/>
    <w:rsid w:val="004669E0"/>
    <w:rsid w:val="00466BA5"/>
    <w:rsid w:val="004673F6"/>
    <w:rsid w:val="004676BB"/>
    <w:rsid w:val="004703A5"/>
    <w:rsid w:val="004717DE"/>
    <w:rsid w:val="00471B4C"/>
    <w:rsid w:val="00471BFC"/>
    <w:rsid w:val="00471EF1"/>
    <w:rsid w:val="0047204A"/>
    <w:rsid w:val="0047228E"/>
    <w:rsid w:val="00472B37"/>
    <w:rsid w:val="004731DE"/>
    <w:rsid w:val="00473248"/>
    <w:rsid w:val="004736F3"/>
    <w:rsid w:val="0047389F"/>
    <w:rsid w:val="00474411"/>
    <w:rsid w:val="00474FFB"/>
    <w:rsid w:val="004750C9"/>
    <w:rsid w:val="004753A4"/>
    <w:rsid w:val="00475ED3"/>
    <w:rsid w:val="004761E9"/>
    <w:rsid w:val="004773C8"/>
    <w:rsid w:val="0047778E"/>
    <w:rsid w:val="004779CD"/>
    <w:rsid w:val="00477C45"/>
    <w:rsid w:val="004802FE"/>
    <w:rsid w:val="0048060E"/>
    <w:rsid w:val="00480FB6"/>
    <w:rsid w:val="004815E9"/>
    <w:rsid w:val="0048193C"/>
    <w:rsid w:val="004819AF"/>
    <w:rsid w:val="004824E9"/>
    <w:rsid w:val="00482E7B"/>
    <w:rsid w:val="004830F0"/>
    <w:rsid w:val="00483818"/>
    <w:rsid w:val="00483DFD"/>
    <w:rsid w:val="00483F85"/>
    <w:rsid w:val="004843A2"/>
    <w:rsid w:val="00484F1C"/>
    <w:rsid w:val="00485729"/>
    <w:rsid w:val="00485B9C"/>
    <w:rsid w:val="00485D8D"/>
    <w:rsid w:val="00485E29"/>
    <w:rsid w:val="004866AA"/>
    <w:rsid w:val="004866F9"/>
    <w:rsid w:val="004868E8"/>
    <w:rsid w:val="00486D8F"/>
    <w:rsid w:val="004871D9"/>
    <w:rsid w:val="00487DF7"/>
    <w:rsid w:val="00487F67"/>
    <w:rsid w:val="00490436"/>
    <w:rsid w:val="004905A0"/>
    <w:rsid w:val="00490752"/>
    <w:rsid w:val="00490A63"/>
    <w:rsid w:val="0049109A"/>
    <w:rsid w:val="004915BF"/>
    <w:rsid w:val="00491908"/>
    <w:rsid w:val="00491A79"/>
    <w:rsid w:val="00492064"/>
    <w:rsid w:val="004920EA"/>
    <w:rsid w:val="004924FD"/>
    <w:rsid w:val="0049279F"/>
    <w:rsid w:val="00492AB0"/>
    <w:rsid w:val="0049302B"/>
    <w:rsid w:val="00493BA2"/>
    <w:rsid w:val="00494255"/>
    <w:rsid w:val="00494340"/>
    <w:rsid w:val="00495A48"/>
    <w:rsid w:val="00495F41"/>
    <w:rsid w:val="004963FC"/>
    <w:rsid w:val="004964A3"/>
    <w:rsid w:val="004964A6"/>
    <w:rsid w:val="00496A03"/>
    <w:rsid w:val="00496A29"/>
    <w:rsid w:val="00496BDC"/>
    <w:rsid w:val="00497B8E"/>
    <w:rsid w:val="00497F59"/>
    <w:rsid w:val="004A036B"/>
    <w:rsid w:val="004A078A"/>
    <w:rsid w:val="004A0897"/>
    <w:rsid w:val="004A0FDF"/>
    <w:rsid w:val="004A12AD"/>
    <w:rsid w:val="004A191B"/>
    <w:rsid w:val="004A2E3B"/>
    <w:rsid w:val="004A316E"/>
    <w:rsid w:val="004A32DC"/>
    <w:rsid w:val="004A36DD"/>
    <w:rsid w:val="004A3D28"/>
    <w:rsid w:val="004A404B"/>
    <w:rsid w:val="004A418E"/>
    <w:rsid w:val="004A43C4"/>
    <w:rsid w:val="004A4996"/>
    <w:rsid w:val="004A4AFB"/>
    <w:rsid w:val="004A4CD4"/>
    <w:rsid w:val="004A4E04"/>
    <w:rsid w:val="004A55CF"/>
    <w:rsid w:val="004A5DDA"/>
    <w:rsid w:val="004A5E8C"/>
    <w:rsid w:val="004A6846"/>
    <w:rsid w:val="004A6C4A"/>
    <w:rsid w:val="004A73DD"/>
    <w:rsid w:val="004A7783"/>
    <w:rsid w:val="004B03AE"/>
    <w:rsid w:val="004B10A9"/>
    <w:rsid w:val="004B3A98"/>
    <w:rsid w:val="004B3FEB"/>
    <w:rsid w:val="004B44FC"/>
    <w:rsid w:val="004B5E1C"/>
    <w:rsid w:val="004B5E73"/>
    <w:rsid w:val="004B69D1"/>
    <w:rsid w:val="004B6DF8"/>
    <w:rsid w:val="004B718D"/>
    <w:rsid w:val="004B72E9"/>
    <w:rsid w:val="004B74CD"/>
    <w:rsid w:val="004B7900"/>
    <w:rsid w:val="004B7FA5"/>
    <w:rsid w:val="004C04A6"/>
    <w:rsid w:val="004C092F"/>
    <w:rsid w:val="004C0C9A"/>
    <w:rsid w:val="004C0E6D"/>
    <w:rsid w:val="004C163C"/>
    <w:rsid w:val="004C181F"/>
    <w:rsid w:val="004C1C6F"/>
    <w:rsid w:val="004C4602"/>
    <w:rsid w:val="004C4979"/>
    <w:rsid w:val="004C4C49"/>
    <w:rsid w:val="004C52A6"/>
    <w:rsid w:val="004C5B9C"/>
    <w:rsid w:val="004C632E"/>
    <w:rsid w:val="004C68E2"/>
    <w:rsid w:val="004C6D14"/>
    <w:rsid w:val="004C77B0"/>
    <w:rsid w:val="004D01A5"/>
    <w:rsid w:val="004D0203"/>
    <w:rsid w:val="004D049C"/>
    <w:rsid w:val="004D04F7"/>
    <w:rsid w:val="004D054F"/>
    <w:rsid w:val="004D056C"/>
    <w:rsid w:val="004D0F2D"/>
    <w:rsid w:val="004D10B6"/>
    <w:rsid w:val="004D13CC"/>
    <w:rsid w:val="004D13ED"/>
    <w:rsid w:val="004D1C1E"/>
    <w:rsid w:val="004D20B9"/>
    <w:rsid w:val="004D20E3"/>
    <w:rsid w:val="004D2398"/>
    <w:rsid w:val="004D29BF"/>
    <w:rsid w:val="004D3F46"/>
    <w:rsid w:val="004D4916"/>
    <w:rsid w:val="004D4B1C"/>
    <w:rsid w:val="004D4D94"/>
    <w:rsid w:val="004D4EBF"/>
    <w:rsid w:val="004D5064"/>
    <w:rsid w:val="004D6011"/>
    <w:rsid w:val="004D6389"/>
    <w:rsid w:val="004D6B74"/>
    <w:rsid w:val="004D75F3"/>
    <w:rsid w:val="004D7BF5"/>
    <w:rsid w:val="004E0E9D"/>
    <w:rsid w:val="004E109E"/>
    <w:rsid w:val="004E1355"/>
    <w:rsid w:val="004E13FE"/>
    <w:rsid w:val="004E2113"/>
    <w:rsid w:val="004E2326"/>
    <w:rsid w:val="004E238A"/>
    <w:rsid w:val="004E2891"/>
    <w:rsid w:val="004E39D3"/>
    <w:rsid w:val="004E449B"/>
    <w:rsid w:val="004E55A9"/>
    <w:rsid w:val="004E55CB"/>
    <w:rsid w:val="004E68F4"/>
    <w:rsid w:val="004E6CB5"/>
    <w:rsid w:val="004E70F0"/>
    <w:rsid w:val="004E7439"/>
    <w:rsid w:val="004E7447"/>
    <w:rsid w:val="004E7C4D"/>
    <w:rsid w:val="004E7C9F"/>
    <w:rsid w:val="004F07C5"/>
    <w:rsid w:val="004F13DF"/>
    <w:rsid w:val="004F1496"/>
    <w:rsid w:val="004F1565"/>
    <w:rsid w:val="004F27B1"/>
    <w:rsid w:val="004F2800"/>
    <w:rsid w:val="004F2845"/>
    <w:rsid w:val="004F3B27"/>
    <w:rsid w:val="004F3BEE"/>
    <w:rsid w:val="004F3D21"/>
    <w:rsid w:val="004F4450"/>
    <w:rsid w:val="004F4F11"/>
    <w:rsid w:val="004F4FD5"/>
    <w:rsid w:val="004F52A7"/>
    <w:rsid w:val="004F6358"/>
    <w:rsid w:val="004F652D"/>
    <w:rsid w:val="004F73E0"/>
    <w:rsid w:val="004F748C"/>
    <w:rsid w:val="004F78D1"/>
    <w:rsid w:val="005008CD"/>
    <w:rsid w:val="005016E8"/>
    <w:rsid w:val="00501B05"/>
    <w:rsid w:val="00501B52"/>
    <w:rsid w:val="00501E58"/>
    <w:rsid w:val="005024E2"/>
    <w:rsid w:val="005025A7"/>
    <w:rsid w:val="005026CB"/>
    <w:rsid w:val="00502BCF"/>
    <w:rsid w:val="00502F86"/>
    <w:rsid w:val="00503067"/>
    <w:rsid w:val="005030F8"/>
    <w:rsid w:val="00503BF9"/>
    <w:rsid w:val="00503FAD"/>
    <w:rsid w:val="005042EA"/>
    <w:rsid w:val="005043F8"/>
    <w:rsid w:val="00504831"/>
    <w:rsid w:val="005049A1"/>
    <w:rsid w:val="00504F9C"/>
    <w:rsid w:val="005053AD"/>
    <w:rsid w:val="00506215"/>
    <w:rsid w:val="00506BA6"/>
    <w:rsid w:val="00506C5C"/>
    <w:rsid w:val="0050716B"/>
    <w:rsid w:val="005073DC"/>
    <w:rsid w:val="00507561"/>
    <w:rsid w:val="00507D68"/>
    <w:rsid w:val="00507DEE"/>
    <w:rsid w:val="0051024B"/>
    <w:rsid w:val="00510E7B"/>
    <w:rsid w:val="00511B7C"/>
    <w:rsid w:val="00512647"/>
    <w:rsid w:val="0051276F"/>
    <w:rsid w:val="00512961"/>
    <w:rsid w:val="00512BC4"/>
    <w:rsid w:val="00512C1F"/>
    <w:rsid w:val="00512CF6"/>
    <w:rsid w:val="00513144"/>
    <w:rsid w:val="00513D07"/>
    <w:rsid w:val="00513E75"/>
    <w:rsid w:val="005141F1"/>
    <w:rsid w:val="005150CD"/>
    <w:rsid w:val="00515248"/>
    <w:rsid w:val="005156E8"/>
    <w:rsid w:val="00516153"/>
    <w:rsid w:val="00516198"/>
    <w:rsid w:val="00516A8E"/>
    <w:rsid w:val="00516D63"/>
    <w:rsid w:val="0051722C"/>
    <w:rsid w:val="00517269"/>
    <w:rsid w:val="0051739B"/>
    <w:rsid w:val="00521159"/>
    <w:rsid w:val="00521B4F"/>
    <w:rsid w:val="00522CA1"/>
    <w:rsid w:val="00522F4B"/>
    <w:rsid w:val="005233EA"/>
    <w:rsid w:val="00523A02"/>
    <w:rsid w:val="00523F7F"/>
    <w:rsid w:val="005246C5"/>
    <w:rsid w:val="005246D8"/>
    <w:rsid w:val="005249AF"/>
    <w:rsid w:val="00525806"/>
    <w:rsid w:val="00525EC5"/>
    <w:rsid w:val="00526770"/>
    <w:rsid w:val="00526970"/>
    <w:rsid w:val="00526B37"/>
    <w:rsid w:val="00526B59"/>
    <w:rsid w:val="00526B9F"/>
    <w:rsid w:val="005274AD"/>
    <w:rsid w:val="00527BEA"/>
    <w:rsid w:val="0053002A"/>
    <w:rsid w:val="00531473"/>
    <w:rsid w:val="00531932"/>
    <w:rsid w:val="00531FE5"/>
    <w:rsid w:val="00532290"/>
    <w:rsid w:val="00532341"/>
    <w:rsid w:val="005326B7"/>
    <w:rsid w:val="00532AE2"/>
    <w:rsid w:val="00533988"/>
    <w:rsid w:val="00533D38"/>
    <w:rsid w:val="00534069"/>
    <w:rsid w:val="00534143"/>
    <w:rsid w:val="0053476A"/>
    <w:rsid w:val="00534CEA"/>
    <w:rsid w:val="0053535D"/>
    <w:rsid w:val="005356D3"/>
    <w:rsid w:val="00536855"/>
    <w:rsid w:val="00536C30"/>
    <w:rsid w:val="00537165"/>
    <w:rsid w:val="0053742A"/>
    <w:rsid w:val="00537438"/>
    <w:rsid w:val="00537707"/>
    <w:rsid w:val="00537851"/>
    <w:rsid w:val="00537BDF"/>
    <w:rsid w:val="00537CED"/>
    <w:rsid w:val="00540D9F"/>
    <w:rsid w:val="00540F9A"/>
    <w:rsid w:val="0054193E"/>
    <w:rsid w:val="0054228A"/>
    <w:rsid w:val="00542EC9"/>
    <w:rsid w:val="00542FAE"/>
    <w:rsid w:val="005435F5"/>
    <w:rsid w:val="00543D44"/>
    <w:rsid w:val="00543D50"/>
    <w:rsid w:val="00543F5E"/>
    <w:rsid w:val="00543FFE"/>
    <w:rsid w:val="0054695C"/>
    <w:rsid w:val="0054753B"/>
    <w:rsid w:val="00547D29"/>
    <w:rsid w:val="0055033A"/>
    <w:rsid w:val="00550643"/>
    <w:rsid w:val="00550C4B"/>
    <w:rsid w:val="00550F84"/>
    <w:rsid w:val="00551BD1"/>
    <w:rsid w:val="00551BE7"/>
    <w:rsid w:val="00551F20"/>
    <w:rsid w:val="00552680"/>
    <w:rsid w:val="0055269B"/>
    <w:rsid w:val="00552D06"/>
    <w:rsid w:val="00552D78"/>
    <w:rsid w:val="00553206"/>
    <w:rsid w:val="00553469"/>
    <w:rsid w:val="00553817"/>
    <w:rsid w:val="00553B61"/>
    <w:rsid w:val="005552A6"/>
    <w:rsid w:val="00555817"/>
    <w:rsid w:val="00555BB1"/>
    <w:rsid w:val="0055630A"/>
    <w:rsid w:val="00556E2B"/>
    <w:rsid w:val="00557329"/>
    <w:rsid w:val="005578EF"/>
    <w:rsid w:val="00557985"/>
    <w:rsid w:val="00557F6A"/>
    <w:rsid w:val="0056046E"/>
    <w:rsid w:val="00560DF0"/>
    <w:rsid w:val="0056109A"/>
    <w:rsid w:val="00561132"/>
    <w:rsid w:val="005629F2"/>
    <w:rsid w:val="00563CAB"/>
    <w:rsid w:val="00564704"/>
    <w:rsid w:val="00564A9C"/>
    <w:rsid w:val="00565991"/>
    <w:rsid w:val="00565BD3"/>
    <w:rsid w:val="0056614A"/>
    <w:rsid w:val="00566334"/>
    <w:rsid w:val="00567750"/>
    <w:rsid w:val="005704CF"/>
    <w:rsid w:val="00570833"/>
    <w:rsid w:val="00570D76"/>
    <w:rsid w:val="00571290"/>
    <w:rsid w:val="00571361"/>
    <w:rsid w:val="0057137A"/>
    <w:rsid w:val="00571681"/>
    <w:rsid w:val="005717FE"/>
    <w:rsid w:val="00572453"/>
    <w:rsid w:val="00572A8B"/>
    <w:rsid w:val="0057335B"/>
    <w:rsid w:val="0057359A"/>
    <w:rsid w:val="00573819"/>
    <w:rsid w:val="0057381D"/>
    <w:rsid w:val="00574849"/>
    <w:rsid w:val="00574C2C"/>
    <w:rsid w:val="00574E2F"/>
    <w:rsid w:val="00575077"/>
    <w:rsid w:val="00575BE8"/>
    <w:rsid w:val="005773C0"/>
    <w:rsid w:val="00577CC7"/>
    <w:rsid w:val="005803EE"/>
    <w:rsid w:val="0058082D"/>
    <w:rsid w:val="00581806"/>
    <w:rsid w:val="00582CF7"/>
    <w:rsid w:val="00582F27"/>
    <w:rsid w:val="005831E5"/>
    <w:rsid w:val="00583827"/>
    <w:rsid w:val="00584136"/>
    <w:rsid w:val="005841C2"/>
    <w:rsid w:val="0058452F"/>
    <w:rsid w:val="00584DD1"/>
    <w:rsid w:val="00585834"/>
    <w:rsid w:val="00585937"/>
    <w:rsid w:val="00586369"/>
    <w:rsid w:val="00586751"/>
    <w:rsid w:val="00587B78"/>
    <w:rsid w:val="00590076"/>
    <w:rsid w:val="0059125D"/>
    <w:rsid w:val="0059132C"/>
    <w:rsid w:val="00591CE0"/>
    <w:rsid w:val="00592161"/>
    <w:rsid w:val="00592267"/>
    <w:rsid w:val="005923F9"/>
    <w:rsid w:val="0059289D"/>
    <w:rsid w:val="0059356F"/>
    <w:rsid w:val="00593814"/>
    <w:rsid w:val="00593C2A"/>
    <w:rsid w:val="00595F95"/>
    <w:rsid w:val="00596112"/>
    <w:rsid w:val="00596134"/>
    <w:rsid w:val="00596974"/>
    <w:rsid w:val="00596D5A"/>
    <w:rsid w:val="00597D1A"/>
    <w:rsid w:val="00597D7F"/>
    <w:rsid w:val="005A009A"/>
    <w:rsid w:val="005A07F1"/>
    <w:rsid w:val="005A0F91"/>
    <w:rsid w:val="005A121B"/>
    <w:rsid w:val="005A21C2"/>
    <w:rsid w:val="005A23ED"/>
    <w:rsid w:val="005A2B33"/>
    <w:rsid w:val="005A2C88"/>
    <w:rsid w:val="005A3076"/>
    <w:rsid w:val="005A3274"/>
    <w:rsid w:val="005A36DC"/>
    <w:rsid w:val="005A3A09"/>
    <w:rsid w:val="005A48A7"/>
    <w:rsid w:val="005A522B"/>
    <w:rsid w:val="005A54F3"/>
    <w:rsid w:val="005A5E3E"/>
    <w:rsid w:val="005A6060"/>
    <w:rsid w:val="005A6422"/>
    <w:rsid w:val="005A69E6"/>
    <w:rsid w:val="005A6AE8"/>
    <w:rsid w:val="005A6F9E"/>
    <w:rsid w:val="005A7895"/>
    <w:rsid w:val="005B0551"/>
    <w:rsid w:val="005B1D04"/>
    <w:rsid w:val="005B1E6C"/>
    <w:rsid w:val="005B1F57"/>
    <w:rsid w:val="005B2F61"/>
    <w:rsid w:val="005B38BE"/>
    <w:rsid w:val="005B4E09"/>
    <w:rsid w:val="005B524F"/>
    <w:rsid w:val="005B5ECD"/>
    <w:rsid w:val="005B60EB"/>
    <w:rsid w:val="005B67EE"/>
    <w:rsid w:val="005B7F81"/>
    <w:rsid w:val="005B7FAA"/>
    <w:rsid w:val="005C0472"/>
    <w:rsid w:val="005C0585"/>
    <w:rsid w:val="005C1A71"/>
    <w:rsid w:val="005C1F25"/>
    <w:rsid w:val="005C3491"/>
    <w:rsid w:val="005C349A"/>
    <w:rsid w:val="005C36F3"/>
    <w:rsid w:val="005C3CF0"/>
    <w:rsid w:val="005C482A"/>
    <w:rsid w:val="005C5AFD"/>
    <w:rsid w:val="005C5B38"/>
    <w:rsid w:val="005C5CE8"/>
    <w:rsid w:val="005C5D23"/>
    <w:rsid w:val="005C7211"/>
    <w:rsid w:val="005D0867"/>
    <w:rsid w:val="005D0C67"/>
    <w:rsid w:val="005D1003"/>
    <w:rsid w:val="005D1C1B"/>
    <w:rsid w:val="005D1E80"/>
    <w:rsid w:val="005D20EB"/>
    <w:rsid w:val="005D267D"/>
    <w:rsid w:val="005D28E8"/>
    <w:rsid w:val="005D2EF4"/>
    <w:rsid w:val="005D32AC"/>
    <w:rsid w:val="005D4172"/>
    <w:rsid w:val="005D4222"/>
    <w:rsid w:val="005D4D86"/>
    <w:rsid w:val="005D592D"/>
    <w:rsid w:val="005D594A"/>
    <w:rsid w:val="005D7F37"/>
    <w:rsid w:val="005E048B"/>
    <w:rsid w:val="005E0D5D"/>
    <w:rsid w:val="005E126B"/>
    <w:rsid w:val="005E14F4"/>
    <w:rsid w:val="005E1938"/>
    <w:rsid w:val="005E2488"/>
    <w:rsid w:val="005E258A"/>
    <w:rsid w:val="005E2BE2"/>
    <w:rsid w:val="005E2D0D"/>
    <w:rsid w:val="005E384A"/>
    <w:rsid w:val="005E3943"/>
    <w:rsid w:val="005E3FE2"/>
    <w:rsid w:val="005E4466"/>
    <w:rsid w:val="005E4A6F"/>
    <w:rsid w:val="005E4DEA"/>
    <w:rsid w:val="005E4FAF"/>
    <w:rsid w:val="005E554E"/>
    <w:rsid w:val="005E5BC7"/>
    <w:rsid w:val="005E61F4"/>
    <w:rsid w:val="005E643C"/>
    <w:rsid w:val="005E6691"/>
    <w:rsid w:val="005E6F74"/>
    <w:rsid w:val="005F0229"/>
    <w:rsid w:val="005F0705"/>
    <w:rsid w:val="005F1F21"/>
    <w:rsid w:val="005F202B"/>
    <w:rsid w:val="005F214F"/>
    <w:rsid w:val="005F22FC"/>
    <w:rsid w:val="005F2C19"/>
    <w:rsid w:val="005F2E78"/>
    <w:rsid w:val="005F2F43"/>
    <w:rsid w:val="005F3257"/>
    <w:rsid w:val="005F36A0"/>
    <w:rsid w:val="005F38FF"/>
    <w:rsid w:val="005F3E7A"/>
    <w:rsid w:val="005F477C"/>
    <w:rsid w:val="005F51AB"/>
    <w:rsid w:val="005F52DC"/>
    <w:rsid w:val="005F61C1"/>
    <w:rsid w:val="005F71E5"/>
    <w:rsid w:val="005F7290"/>
    <w:rsid w:val="005F7E06"/>
    <w:rsid w:val="0060013B"/>
    <w:rsid w:val="00600AE4"/>
    <w:rsid w:val="00601325"/>
    <w:rsid w:val="00601559"/>
    <w:rsid w:val="00601B79"/>
    <w:rsid w:val="00601BE1"/>
    <w:rsid w:val="00601C6A"/>
    <w:rsid w:val="0060204A"/>
    <w:rsid w:val="00603556"/>
    <w:rsid w:val="0060377E"/>
    <w:rsid w:val="00603C88"/>
    <w:rsid w:val="006044C6"/>
    <w:rsid w:val="00604990"/>
    <w:rsid w:val="006050F7"/>
    <w:rsid w:val="006053F3"/>
    <w:rsid w:val="0060646F"/>
    <w:rsid w:val="00606CE9"/>
    <w:rsid w:val="00607B5B"/>
    <w:rsid w:val="006104D9"/>
    <w:rsid w:val="00610C0F"/>
    <w:rsid w:val="00612AA5"/>
    <w:rsid w:val="00613679"/>
    <w:rsid w:val="006143F1"/>
    <w:rsid w:val="00614B48"/>
    <w:rsid w:val="0061590C"/>
    <w:rsid w:val="00617280"/>
    <w:rsid w:val="006172E2"/>
    <w:rsid w:val="006173B2"/>
    <w:rsid w:val="00617791"/>
    <w:rsid w:val="00617A1B"/>
    <w:rsid w:val="00617A59"/>
    <w:rsid w:val="00617D44"/>
    <w:rsid w:val="00617E2A"/>
    <w:rsid w:val="00620137"/>
    <w:rsid w:val="006203A2"/>
    <w:rsid w:val="00621282"/>
    <w:rsid w:val="00621BE9"/>
    <w:rsid w:val="00622410"/>
    <w:rsid w:val="00623060"/>
    <w:rsid w:val="0062306B"/>
    <w:rsid w:val="006232E1"/>
    <w:rsid w:val="006235D4"/>
    <w:rsid w:val="0062390F"/>
    <w:rsid w:val="00623D07"/>
    <w:rsid w:val="00623F66"/>
    <w:rsid w:val="0062421D"/>
    <w:rsid w:val="006242CF"/>
    <w:rsid w:val="006247D0"/>
    <w:rsid w:val="00624EBE"/>
    <w:rsid w:val="0062524A"/>
    <w:rsid w:val="00625B93"/>
    <w:rsid w:val="006262A2"/>
    <w:rsid w:val="00626F49"/>
    <w:rsid w:val="0062724F"/>
    <w:rsid w:val="00627D40"/>
    <w:rsid w:val="00627E15"/>
    <w:rsid w:val="00627E77"/>
    <w:rsid w:val="00630A4C"/>
    <w:rsid w:val="00630BE4"/>
    <w:rsid w:val="00630DFE"/>
    <w:rsid w:val="0063139D"/>
    <w:rsid w:val="00632D30"/>
    <w:rsid w:val="006335D6"/>
    <w:rsid w:val="00635413"/>
    <w:rsid w:val="00635899"/>
    <w:rsid w:val="00635A1F"/>
    <w:rsid w:val="00636088"/>
    <w:rsid w:val="006360F7"/>
    <w:rsid w:val="006362C9"/>
    <w:rsid w:val="0063657C"/>
    <w:rsid w:val="00636B87"/>
    <w:rsid w:val="00637AEA"/>
    <w:rsid w:val="00637EA8"/>
    <w:rsid w:val="006400FC"/>
    <w:rsid w:val="0064041A"/>
    <w:rsid w:val="00640EBF"/>
    <w:rsid w:val="006417E4"/>
    <w:rsid w:val="006420F6"/>
    <w:rsid w:val="00642100"/>
    <w:rsid w:val="00642B25"/>
    <w:rsid w:val="00642B40"/>
    <w:rsid w:val="00644001"/>
    <w:rsid w:val="006444B7"/>
    <w:rsid w:val="00644B42"/>
    <w:rsid w:val="00645898"/>
    <w:rsid w:val="00646067"/>
    <w:rsid w:val="006466AE"/>
    <w:rsid w:val="00646B1E"/>
    <w:rsid w:val="00646D71"/>
    <w:rsid w:val="00647D27"/>
    <w:rsid w:val="00651252"/>
    <w:rsid w:val="006514D4"/>
    <w:rsid w:val="006515F9"/>
    <w:rsid w:val="006516B8"/>
    <w:rsid w:val="00651CF2"/>
    <w:rsid w:val="006520D5"/>
    <w:rsid w:val="006524AE"/>
    <w:rsid w:val="00652574"/>
    <w:rsid w:val="006528EE"/>
    <w:rsid w:val="00652AB4"/>
    <w:rsid w:val="0065348F"/>
    <w:rsid w:val="00654A16"/>
    <w:rsid w:val="00654B38"/>
    <w:rsid w:val="00655175"/>
    <w:rsid w:val="00655B6E"/>
    <w:rsid w:val="006560DB"/>
    <w:rsid w:val="0065630D"/>
    <w:rsid w:val="006563DA"/>
    <w:rsid w:val="00656795"/>
    <w:rsid w:val="006569D5"/>
    <w:rsid w:val="006570D0"/>
    <w:rsid w:val="006574A4"/>
    <w:rsid w:val="00660668"/>
    <w:rsid w:val="0066148F"/>
    <w:rsid w:val="006619A8"/>
    <w:rsid w:val="006620AF"/>
    <w:rsid w:val="00662438"/>
    <w:rsid w:val="0066272D"/>
    <w:rsid w:val="00662990"/>
    <w:rsid w:val="00662B95"/>
    <w:rsid w:val="00662BF6"/>
    <w:rsid w:val="0066340B"/>
    <w:rsid w:val="006638FD"/>
    <w:rsid w:val="006639AA"/>
    <w:rsid w:val="00663AB4"/>
    <w:rsid w:val="00664B18"/>
    <w:rsid w:val="00665402"/>
    <w:rsid w:val="006654E8"/>
    <w:rsid w:val="006659C8"/>
    <w:rsid w:val="00665AF3"/>
    <w:rsid w:val="00666C15"/>
    <w:rsid w:val="00666F55"/>
    <w:rsid w:val="00667A27"/>
    <w:rsid w:val="00667EAA"/>
    <w:rsid w:val="00667F55"/>
    <w:rsid w:val="0067052D"/>
    <w:rsid w:val="00670839"/>
    <w:rsid w:val="00670B8C"/>
    <w:rsid w:val="00670EA3"/>
    <w:rsid w:val="0067106E"/>
    <w:rsid w:val="00672458"/>
    <w:rsid w:val="006725FC"/>
    <w:rsid w:val="00673215"/>
    <w:rsid w:val="0067361C"/>
    <w:rsid w:val="00673FE0"/>
    <w:rsid w:val="00674013"/>
    <w:rsid w:val="0067406E"/>
    <w:rsid w:val="006741D2"/>
    <w:rsid w:val="00675400"/>
    <w:rsid w:val="00675562"/>
    <w:rsid w:val="00675672"/>
    <w:rsid w:val="00675C34"/>
    <w:rsid w:val="006760E0"/>
    <w:rsid w:val="006767B0"/>
    <w:rsid w:val="00677119"/>
    <w:rsid w:val="006772FB"/>
    <w:rsid w:val="006774F1"/>
    <w:rsid w:val="006777D8"/>
    <w:rsid w:val="0067799A"/>
    <w:rsid w:val="00680190"/>
    <w:rsid w:val="00680266"/>
    <w:rsid w:val="00680620"/>
    <w:rsid w:val="00680702"/>
    <w:rsid w:val="00681477"/>
    <w:rsid w:val="006815AE"/>
    <w:rsid w:val="0068167F"/>
    <w:rsid w:val="00681753"/>
    <w:rsid w:val="00681F13"/>
    <w:rsid w:val="0068218D"/>
    <w:rsid w:val="006821F3"/>
    <w:rsid w:val="00682379"/>
    <w:rsid w:val="006824FE"/>
    <w:rsid w:val="00682F17"/>
    <w:rsid w:val="0068422F"/>
    <w:rsid w:val="00684CF8"/>
    <w:rsid w:val="00685010"/>
    <w:rsid w:val="0068597C"/>
    <w:rsid w:val="00685EAD"/>
    <w:rsid w:val="00687150"/>
    <w:rsid w:val="00687287"/>
    <w:rsid w:val="00687563"/>
    <w:rsid w:val="006903F6"/>
    <w:rsid w:val="00690E6D"/>
    <w:rsid w:val="00691BDD"/>
    <w:rsid w:val="00692A0B"/>
    <w:rsid w:val="0069432F"/>
    <w:rsid w:val="006945DA"/>
    <w:rsid w:val="00694F8B"/>
    <w:rsid w:val="006951E4"/>
    <w:rsid w:val="006954A8"/>
    <w:rsid w:val="006957D1"/>
    <w:rsid w:val="00695FBF"/>
    <w:rsid w:val="00696E11"/>
    <w:rsid w:val="00696F0B"/>
    <w:rsid w:val="0069783D"/>
    <w:rsid w:val="00697D97"/>
    <w:rsid w:val="006A00AA"/>
    <w:rsid w:val="006A0675"/>
    <w:rsid w:val="006A06C9"/>
    <w:rsid w:val="006A0CC7"/>
    <w:rsid w:val="006A0CD3"/>
    <w:rsid w:val="006A18AB"/>
    <w:rsid w:val="006A377B"/>
    <w:rsid w:val="006A3857"/>
    <w:rsid w:val="006A3EA4"/>
    <w:rsid w:val="006A43EA"/>
    <w:rsid w:val="006A4979"/>
    <w:rsid w:val="006A49D8"/>
    <w:rsid w:val="006A49F3"/>
    <w:rsid w:val="006A538B"/>
    <w:rsid w:val="006A568A"/>
    <w:rsid w:val="006A58CF"/>
    <w:rsid w:val="006A608B"/>
    <w:rsid w:val="006A621F"/>
    <w:rsid w:val="006A72FF"/>
    <w:rsid w:val="006A7B33"/>
    <w:rsid w:val="006A7B6B"/>
    <w:rsid w:val="006A7C77"/>
    <w:rsid w:val="006A7F15"/>
    <w:rsid w:val="006B0604"/>
    <w:rsid w:val="006B1695"/>
    <w:rsid w:val="006B182A"/>
    <w:rsid w:val="006B2198"/>
    <w:rsid w:val="006B3164"/>
    <w:rsid w:val="006B3446"/>
    <w:rsid w:val="006B385E"/>
    <w:rsid w:val="006B3C32"/>
    <w:rsid w:val="006B3F4E"/>
    <w:rsid w:val="006B4128"/>
    <w:rsid w:val="006B41C2"/>
    <w:rsid w:val="006B4314"/>
    <w:rsid w:val="006B6054"/>
    <w:rsid w:val="006B675C"/>
    <w:rsid w:val="006B7A04"/>
    <w:rsid w:val="006B7C04"/>
    <w:rsid w:val="006C06A4"/>
    <w:rsid w:val="006C0C42"/>
    <w:rsid w:val="006C0D28"/>
    <w:rsid w:val="006C0DA4"/>
    <w:rsid w:val="006C1ADC"/>
    <w:rsid w:val="006C2A28"/>
    <w:rsid w:val="006C2C52"/>
    <w:rsid w:val="006C2E57"/>
    <w:rsid w:val="006C3DB2"/>
    <w:rsid w:val="006C4E1D"/>
    <w:rsid w:val="006C4EB3"/>
    <w:rsid w:val="006C515E"/>
    <w:rsid w:val="006C53D2"/>
    <w:rsid w:val="006C571A"/>
    <w:rsid w:val="006C5A6A"/>
    <w:rsid w:val="006C656D"/>
    <w:rsid w:val="006C6810"/>
    <w:rsid w:val="006C7422"/>
    <w:rsid w:val="006C7A1B"/>
    <w:rsid w:val="006D0979"/>
    <w:rsid w:val="006D0ABD"/>
    <w:rsid w:val="006D129F"/>
    <w:rsid w:val="006D183F"/>
    <w:rsid w:val="006D2225"/>
    <w:rsid w:val="006D25D7"/>
    <w:rsid w:val="006D34AB"/>
    <w:rsid w:val="006D3998"/>
    <w:rsid w:val="006D3A72"/>
    <w:rsid w:val="006D3D0D"/>
    <w:rsid w:val="006D50E6"/>
    <w:rsid w:val="006D5446"/>
    <w:rsid w:val="006D5842"/>
    <w:rsid w:val="006D5C7A"/>
    <w:rsid w:val="006D5D70"/>
    <w:rsid w:val="006D5E2B"/>
    <w:rsid w:val="006D6210"/>
    <w:rsid w:val="006D6614"/>
    <w:rsid w:val="006D67DA"/>
    <w:rsid w:val="006D6AD5"/>
    <w:rsid w:val="006D70D3"/>
    <w:rsid w:val="006D7705"/>
    <w:rsid w:val="006E03CF"/>
    <w:rsid w:val="006E0E0C"/>
    <w:rsid w:val="006E102F"/>
    <w:rsid w:val="006E1321"/>
    <w:rsid w:val="006E13F0"/>
    <w:rsid w:val="006E1D57"/>
    <w:rsid w:val="006E1DCC"/>
    <w:rsid w:val="006E1E77"/>
    <w:rsid w:val="006E36CB"/>
    <w:rsid w:val="006E46F7"/>
    <w:rsid w:val="006E4F75"/>
    <w:rsid w:val="006E5B71"/>
    <w:rsid w:val="006E5C2B"/>
    <w:rsid w:val="006E5EBF"/>
    <w:rsid w:val="006E5EEB"/>
    <w:rsid w:val="006E5FEC"/>
    <w:rsid w:val="006E61E9"/>
    <w:rsid w:val="006E64DA"/>
    <w:rsid w:val="006E6564"/>
    <w:rsid w:val="006E6B57"/>
    <w:rsid w:val="006E6B7D"/>
    <w:rsid w:val="006E6C8D"/>
    <w:rsid w:val="006E6E30"/>
    <w:rsid w:val="006E70DF"/>
    <w:rsid w:val="006E759F"/>
    <w:rsid w:val="006E7C39"/>
    <w:rsid w:val="006E7D2E"/>
    <w:rsid w:val="006F0515"/>
    <w:rsid w:val="006F1053"/>
    <w:rsid w:val="006F3FF0"/>
    <w:rsid w:val="006F418F"/>
    <w:rsid w:val="006F42B0"/>
    <w:rsid w:val="006F64E3"/>
    <w:rsid w:val="006F67E3"/>
    <w:rsid w:val="006F7896"/>
    <w:rsid w:val="006F7B1E"/>
    <w:rsid w:val="006F7C56"/>
    <w:rsid w:val="006F7CE4"/>
    <w:rsid w:val="007004C9"/>
    <w:rsid w:val="007005D2"/>
    <w:rsid w:val="00700807"/>
    <w:rsid w:val="007012EE"/>
    <w:rsid w:val="007014DE"/>
    <w:rsid w:val="00701968"/>
    <w:rsid w:val="00701B3C"/>
    <w:rsid w:val="00701BE8"/>
    <w:rsid w:val="00702403"/>
    <w:rsid w:val="007039F2"/>
    <w:rsid w:val="00703E83"/>
    <w:rsid w:val="00703EFC"/>
    <w:rsid w:val="00705B3E"/>
    <w:rsid w:val="00706B71"/>
    <w:rsid w:val="007076CC"/>
    <w:rsid w:val="00707CD4"/>
    <w:rsid w:val="007100CB"/>
    <w:rsid w:val="00710A02"/>
    <w:rsid w:val="00710E1E"/>
    <w:rsid w:val="00710E84"/>
    <w:rsid w:val="0071116F"/>
    <w:rsid w:val="007111EF"/>
    <w:rsid w:val="0071165D"/>
    <w:rsid w:val="00711844"/>
    <w:rsid w:val="00712886"/>
    <w:rsid w:val="00712D83"/>
    <w:rsid w:val="00712F07"/>
    <w:rsid w:val="00713730"/>
    <w:rsid w:val="00713799"/>
    <w:rsid w:val="00713E09"/>
    <w:rsid w:val="00714ACD"/>
    <w:rsid w:val="00714B90"/>
    <w:rsid w:val="00714F48"/>
    <w:rsid w:val="00714F98"/>
    <w:rsid w:val="0071555F"/>
    <w:rsid w:val="00715BC0"/>
    <w:rsid w:val="00715D30"/>
    <w:rsid w:val="00716612"/>
    <w:rsid w:val="00716837"/>
    <w:rsid w:val="00716E89"/>
    <w:rsid w:val="00716FA5"/>
    <w:rsid w:val="00721911"/>
    <w:rsid w:val="007219D0"/>
    <w:rsid w:val="00721E93"/>
    <w:rsid w:val="00722297"/>
    <w:rsid w:val="0072276A"/>
    <w:rsid w:val="00722896"/>
    <w:rsid w:val="007230AF"/>
    <w:rsid w:val="0072363C"/>
    <w:rsid w:val="00723C42"/>
    <w:rsid w:val="00723E7E"/>
    <w:rsid w:val="00724B04"/>
    <w:rsid w:val="007259EB"/>
    <w:rsid w:val="00725FDA"/>
    <w:rsid w:val="00726163"/>
    <w:rsid w:val="007261EE"/>
    <w:rsid w:val="0072733C"/>
    <w:rsid w:val="007274B6"/>
    <w:rsid w:val="007274DB"/>
    <w:rsid w:val="007304C0"/>
    <w:rsid w:val="00731330"/>
    <w:rsid w:val="007313F7"/>
    <w:rsid w:val="007324B4"/>
    <w:rsid w:val="0073256F"/>
    <w:rsid w:val="00733194"/>
    <w:rsid w:val="00733BD5"/>
    <w:rsid w:val="007352E0"/>
    <w:rsid w:val="0073547C"/>
    <w:rsid w:val="00735C41"/>
    <w:rsid w:val="00736571"/>
    <w:rsid w:val="0073680F"/>
    <w:rsid w:val="00736857"/>
    <w:rsid w:val="00736AEC"/>
    <w:rsid w:val="007371F6"/>
    <w:rsid w:val="00737B62"/>
    <w:rsid w:val="00737E6A"/>
    <w:rsid w:val="00737EBA"/>
    <w:rsid w:val="00740308"/>
    <w:rsid w:val="007408C2"/>
    <w:rsid w:val="007424F9"/>
    <w:rsid w:val="007431FE"/>
    <w:rsid w:val="0074323C"/>
    <w:rsid w:val="00743C50"/>
    <w:rsid w:val="007442B4"/>
    <w:rsid w:val="007444EF"/>
    <w:rsid w:val="00744A52"/>
    <w:rsid w:val="007452FB"/>
    <w:rsid w:val="007458DC"/>
    <w:rsid w:val="00746181"/>
    <w:rsid w:val="007467CD"/>
    <w:rsid w:val="007472E8"/>
    <w:rsid w:val="00747B9E"/>
    <w:rsid w:val="00747FDB"/>
    <w:rsid w:val="007506A9"/>
    <w:rsid w:val="00750B37"/>
    <w:rsid w:val="00751239"/>
    <w:rsid w:val="007513AF"/>
    <w:rsid w:val="007521B6"/>
    <w:rsid w:val="0075299E"/>
    <w:rsid w:val="0075375F"/>
    <w:rsid w:val="0075421D"/>
    <w:rsid w:val="00754999"/>
    <w:rsid w:val="007549EB"/>
    <w:rsid w:val="00754F59"/>
    <w:rsid w:val="007551F0"/>
    <w:rsid w:val="00755BBA"/>
    <w:rsid w:val="00756366"/>
    <w:rsid w:val="007567EA"/>
    <w:rsid w:val="00756823"/>
    <w:rsid w:val="0075764B"/>
    <w:rsid w:val="00757F1B"/>
    <w:rsid w:val="00760161"/>
    <w:rsid w:val="00760C18"/>
    <w:rsid w:val="00761814"/>
    <w:rsid w:val="00761A49"/>
    <w:rsid w:val="00761C7B"/>
    <w:rsid w:val="00761CF1"/>
    <w:rsid w:val="007629EF"/>
    <w:rsid w:val="00762B01"/>
    <w:rsid w:val="00762B68"/>
    <w:rsid w:val="007633A9"/>
    <w:rsid w:val="00764915"/>
    <w:rsid w:val="007653D3"/>
    <w:rsid w:val="00766381"/>
    <w:rsid w:val="00766875"/>
    <w:rsid w:val="00766AD4"/>
    <w:rsid w:val="00766BC4"/>
    <w:rsid w:val="00766E3A"/>
    <w:rsid w:val="00767317"/>
    <w:rsid w:val="007679FD"/>
    <w:rsid w:val="007701D5"/>
    <w:rsid w:val="00770C05"/>
    <w:rsid w:val="007716F6"/>
    <w:rsid w:val="007718E7"/>
    <w:rsid w:val="0077320A"/>
    <w:rsid w:val="00773974"/>
    <w:rsid w:val="007739AC"/>
    <w:rsid w:val="0077422E"/>
    <w:rsid w:val="00774740"/>
    <w:rsid w:val="007757D1"/>
    <w:rsid w:val="00775BAA"/>
    <w:rsid w:val="0077688D"/>
    <w:rsid w:val="0077778F"/>
    <w:rsid w:val="00780625"/>
    <w:rsid w:val="007812AD"/>
    <w:rsid w:val="00781E73"/>
    <w:rsid w:val="00782106"/>
    <w:rsid w:val="00782401"/>
    <w:rsid w:val="007829B4"/>
    <w:rsid w:val="00782BB9"/>
    <w:rsid w:val="00782F3B"/>
    <w:rsid w:val="007837D7"/>
    <w:rsid w:val="00783B29"/>
    <w:rsid w:val="00784383"/>
    <w:rsid w:val="00785340"/>
    <w:rsid w:val="00785601"/>
    <w:rsid w:val="00785E34"/>
    <w:rsid w:val="007861A7"/>
    <w:rsid w:val="00786238"/>
    <w:rsid w:val="00787491"/>
    <w:rsid w:val="0078794F"/>
    <w:rsid w:val="00787B46"/>
    <w:rsid w:val="00787B99"/>
    <w:rsid w:val="00790035"/>
    <w:rsid w:val="0079038E"/>
    <w:rsid w:val="007909C0"/>
    <w:rsid w:val="00790C06"/>
    <w:rsid w:val="0079184B"/>
    <w:rsid w:val="0079321A"/>
    <w:rsid w:val="00793807"/>
    <w:rsid w:val="00794348"/>
    <w:rsid w:val="007943CF"/>
    <w:rsid w:val="007968E7"/>
    <w:rsid w:val="00796914"/>
    <w:rsid w:val="007970B6"/>
    <w:rsid w:val="00797EC5"/>
    <w:rsid w:val="007A04A0"/>
    <w:rsid w:val="007A06E8"/>
    <w:rsid w:val="007A1734"/>
    <w:rsid w:val="007A1BC3"/>
    <w:rsid w:val="007A2431"/>
    <w:rsid w:val="007A28E0"/>
    <w:rsid w:val="007A2F24"/>
    <w:rsid w:val="007A31EC"/>
    <w:rsid w:val="007A38B8"/>
    <w:rsid w:val="007A3C2F"/>
    <w:rsid w:val="007A4E37"/>
    <w:rsid w:val="007A54EF"/>
    <w:rsid w:val="007A5733"/>
    <w:rsid w:val="007A6739"/>
    <w:rsid w:val="007A682D"/>
    <w:rsid w:val="007B0318"/>
    <w:rsid w:val="007B046E"/>
    <w:rsid w:val="007B138C"/>
    <w:rsid w:val="007B22E1"/>
    <w:rsid w:val="007B237C"/>
    <w:rsid w:val="007B39CD"/>
    <w:rsid w:val="007B3DDB"/>
    <w:rsid w:val="007B4185"/>
    <w:rsid w:val="007B4748"/>
    <w:rsid w:val="007B5A15"/>
    <w:rsid w:val="007B5E52"/>
    <w:rsid w:val="007B7426"/>
    <w:rsid w:val="007B7746"/>
    <w:rsid w:val="007B793A"/>
    <w:rsid w:val="007C0CF9"/>
    <w:rsid w:val="007C1194"/>
    <w:rsid w:val="007C15C8"/>
    <w:rsid w:val="007C187B"/>
    <w:rsid w:val="007C2C3A"/>
    <w:rsid w:val="007C31D6"/>
    <w:rsid w:val="007C38A9"/>
    <w:rsid w:val="007C423C"/>
    <w:rsid w:val="007C4707"/>
    <w:rsid w:val="007C5D56"/>
    <w:rsid w:val="007C6573"/>
    <w:rsid w:val="007C663D"/>
    <w:rsid w:val="007C6683"/>
    <w:rsid w:val="007D0CDD"/>
    <w:rsid w:val="007D0FD7"/>
    <w:rsid w:val="007D10EE"/>
    <w:rsid w:val="007D17A8"/>
    <w:rsid w:val="007D2070"/>
    <w:rsid w:val="007D218E"/>
    <w:rsid w:val="007D24BF"/>
    <w:rsid w:val="007D3071"/>
    <w:rsid w:val="007D3102"/>
    <w:rsid w:val="007D3294"/>
    <w:rsid w:val="007D338F"/>
    <w:rsid w:val="007D363A"/>
    <w:rsid w:val="007D3BBD"/>
    <w:rsid w:val="007D43AC"/>
    <w:rsid w:val="007D45F6"/>
    <w:rsid w:val="007D4FF4"/>
    <w:rsid w:val="007D5C2B"/>
    <w:rsid w:val="007D5D05"/>
    <w:rsid w:val="007D5EC2"/>
    <w:rsid w:val="007D6A06"/>
    <w:rsid w:val="007D6B47"/>
    <w:rsid w:val="007D6F27"/>
    <w:rsid w:val="007D7336"/>
    <w:rsid w:val="007D7B06"/>
    <w:rsid w:val="007D7C0A"/>
    <w:rsid w:val="007D7F64"/>
    <w:rsid w:val="007E09DE"/>
    <w:rsid w:val="007E1C43"/>
    <w:rsid w:val="007E1D26"/>
    <w:rsid w:val="007E22F9"/>
    <w:rsid w:val="007E24F1"/>
    <w:rsid w:val="007E2879"/>
    <w:rsid w:val="007E3ED4"/>
    <w:rsid w:val="007E3FA6"/>
    <w:rsid w:val="007E56C2"/>
    <w:rsid w:val="007E748D"/>
    <w:rsid w:val="007F01D3"/>
    <w:rsid w:val="007F06EC"/>
    <w:rsid w:val="007F07E0"/>
    <w:rsid w:val="007F0900"/>
    <w:rsid w:val="007F0C8D"/>
    <w:rsid w:val="007F22A8"/>
    <w:rsid w:val="007F2B53"/>
    <w:rsid w:val="007F4335"/>
    <w:rsid w:val="007F4A27"/>
    <w:rsid w:val="007F5DF5"/>
    <w:rsid w:val="007F68CB"/>
    <w:rsid w:val="007F73C2"/>
    <w:rsid w:val="007F79F3"/>
    <w:rsid w:val="007F7E2C"/>
    <w:rsid w:val="00800484"/>
    <w:rsid w:val="008006D0"/>
    <w:rsid w:val="00800850"/>
    <w:rsid w:val="00801F6F"/>
    <w:rsid w:val="0080210D"/>
    <w:rsid w:val="00802944"/>
    <w:rsid w:val="00802F6E"/>
    <w:rsid w:val="00803679"/>
    <w:rsid w:val="00803814"/>
    <w:rsid w:val="00804149"/>
    <w:rsid w:val="008047F2"/>
    <w:rsid w:val="0080497C"/>
    <w:rsid w:val="0080509C"/>
    <w:rsid w:val="0080526E"/>
    <w:rsid w:val="0080554A"/>
    <w:rsid w:val="008059C4"/>
    <w:rsid w:val="00805BB2"/>
    <w:rsid w:val="00806215"/>
    <w:rsid w:val="008065B7"/>
    <w:rsid w:val="00806D45"/>
    <w:rsid w:val="00806FBE"/>
    <w:rsid w:val="008076D0"/>
    <w:rsid w:val="00807E4E"/>
    <w:rsid w:val="00810473"/>
    <w:rsid w:val="00810812"/>
    <w:rsid w:val="00810A0A"/>
    <w:rsid w:val="00812D5B"/>
    <w:rsid w:val="008132F5"/>
    <w:rsid w:val="00813500"/>
    <w:rsid w:val="008143D6"/>
    <w:rsid w:val="0081508A"/>
    <w:rsid w:val="008150A4"/>
    <w:rsid w:val="0081533A"/>
    <w:rsid w:val="00815BEB"/>
    <w:rsid w:val="00815C73"/>
    <w:rsid w:val="008161AE"/>
    <w:rsid w:val="00817AD3"/>
    <w:rsid w:val="0082072B"/>
    <w:rsid w:val="0082084B"/>
    <w:rsid w:val="00820BAB"/>
    <w:rsid w:val="00820C88"/>
    <w:rsid w:val="00820CEB"/>
    <w:rsid w:val="008211B9"/>
    <w:rsid w:val="00821436"/>
    <w:rsid w:val="008214FA"/>
    <w:rsid w:val="008215F5"/>
    <w:rsid w:val="0082162D"/>
    <w:rsid w:val="00821CCE"/>
    <w:rsid w:val="00821D9B"/>
    <w:rsid w:val="00822970"/>
    <w:rsid w:val="00823343"/>
    <w:rsid w:val="00823501"/>
    <w:rsid w:val="00824E24"/>
    <w:rsid w:val="00824E7E"/>
    <w:rsid w:val="00825CDB"/>
    <w:rsid w:val="00825EBE"/>
    <w:rsid w:val="00826DE7"/>
    <w:rsid w:val="008273D8"/>
    <w:rsid w:val="008275A8"/>
    <w:rsid w:val="00827B7F"/>
    <w:rsid w:val="00830B20"/>
    <w:rsid w:val="00830C8D"/>
    <w:rsid w:val="008321BE"/>
    <w:rsid w:val="00832719"/>
    <w:rsid w:val="00832894"/>
    <w:rsid w:val="00832982"/>
    <w:rsid w:val="00832C44"/>
    <w:rsid w:val="00833084"/>
    <w:rsid w:val="00833BE4"/>
    <w:rsid w:val="00833D8A"/>
    <w:rsid w:val="00834188"/>
    <w:rsid w:val="008341AA"/>
    <w:rsid w:val="008343D8"/>
    <w:rsid w:val="00835062"/>
    <w:rsid w:val="00835BD3"/>
    <w:rsid w:val="00835F5A"/>
    <w:rsid w:val="008370D6"/>
    <w:rsid w:val="0084067B"/>
    <w:rsid w:val="00840956"/>
    <w:rsid w:val="00840EC9"/>
    <w:rsid w:val="0084177D"/>
    <w:rsid w:val="00841876"/>
    <w:rsid w:val="00842C8C"/>
    <w:rsid w:val="00842DE4"/>
    <w:rsid w:val="008432E1"/>
    <w:rsid w:val="008438C9"/>
    <w:rsid w:val="00843D12"/>
    <w:rsid w:val="00844503"/>
    <w:rsid w:val="00844AD5"/>
    <w:rsid w:val="00844D50"/>
    <w:rsid w:val="00844E78"/>
    <w:rsid w:val="00845D59"/>
    <w:rsid w:val="008463F8"/>
    <w:rsid w:val="0084677A"/>
    <w:rsid w:val="00846D87"/>
    <w:rsid w:val="00846F7F"/>
    <w:rsid w:val="00846F83"/>
    <w:rsid w:val="008500E5"/>
    <w:rsid w:val="008505EC"/>
    <w:rsid w:val="00850A12"/>
    <w:rsid w:val="00850AC6"/>
    <w:rsid w:val="00850C7B"/>
    <w:rsid w:val="00850EF7"/>
    <w:rsid w:val="00850F52"/>
    <w:rsid w:val="00851101"/>
    <w:rsid w:val="00851725"/>
    <w:rsid w:val="00851BA8"/>
    <w:rsid w:val="0085282C"/>
    <w:rsid w:val="008535BE"/>
    <w:rsid w:val="008536C1"/>
    <w:rsid w:val="00853C21"/>
    <w:rsid w:val="00853EC9"/>
    <w:rsid w:val="008540C7"/>
    <w:rsid w:val="008541A8"/>
    <w:rsid w:val="00854388"/>
    <w:rsid w:val="00854920"/>
    <w:rsid w:val="00854A36"/>
    <w:rsid w:val="00854C6C"/>
    <w:rsid w:val="008556A1"/>
    <w:rsid w:val="00856AD4"/>
    <w:rsid w:val="008579CB"/>
    <w:rsid w:val="00857CC3"/>
    <w:rsid w:val="00857FA0"/>
    <w:rsid w:val="0086022E"/>
    <w:rsid w:val="008606C5"/>
    <w:rsid w:val="00860A1C"/>
    <w:rsid w:val="0086109A"/>
    <w:rsid w:val="00861CC9"/>
    <w:rsid w:val="008621F1"/>
    <w:rsid w:val="008624B3"/>
    <w:rsid w:val="00863C0B"/>
    <w:rsid w:val="00863D12"/>
    <w:rsid w:val="008640A6"/>
    <w:rsid w:val="008641B0"/>
    <w:rsid w:val="008653DA"/>
    <w:rsid w:val="008654B1"/>
    <w:rsid w:val="008656CB"/>
    <w:rsid w:val="00865B0F"/>
    <w:rsid w:val="00865B19"/>
    <w:rsid w:val="00866CB4"/>
    <w:rsid w:val="00867110"/>
    <w:rsid w:val="0086716D"/>
    <w:rsid w:val="008675FF"/>
    <w:rsid w:val="00867A82"/>
    <w:rsid w:val="00867DAA"/>
    <w:rsid w:val="00867DD1"/>
    <w:rsid w:val="008705EC"/>
    <w:rsid w:val="00870A17"/>
    <w:rsid w:val="00870E75"/>
    <w:rsid w:val="00871235"/>
    <w:rsid w:val="0087142C"/>
    <w:rsid w:val="0087147B"/>
    <w:rsid w:val="00871548"/>
    <w:rsid w:val="00871638"/>
    <w:rsid w:val="008718D7"/>
    <w:rsid w:val="00871E17"/>
    <w:rsid w:val="00873C41"/>
    <w:rsid w:val="00873CCD"/>
    <w:rsid w:val="00873DE2"/>
    <w:rsid w:val="00874085"/>
    <w:rsid w:val="008740C8"/>
    <w:rsid w:val="008740D1"/>
    <w:rsid w:val="00874191"/>
    <w:rsid w:val="00874C82"/>
    <w:rsid w:val="00874DF7"/>
    <w:rsid w:val="00875187"/>
    <w:rsid w:val="00875406"/>
    <w:rsid w:val="00875DB1"/>
    <w:rsid w:val="00876052"/>
    <w:rsid w:val="008760B9"/>
    <w:rsid w:val="008761AB"/>
    <w:rsid w:val="008766A9"/>
    <w:rsid w:val="00876AB5"/>
    <w:rsid w:val="00876E60"/>
    <w:rsid w:val="00877659"/>
    <w:rsid w:val="008778F4"/>
    <w:rsid w:val="00877E53"/>
    <w:rsid w:val="008801B3"/>
    <w:rsid w:val="00880259"/>
    <w:rsid w:val="00880646"/>
    <w:rsid w:val="008806CF"/>
    <w:rsid w:val="00880A1B"/>
    <w:rsid w:val="00880C90"/>
    <w:rsid w:val="008817B9"/>
    <w:rsid w:val="00881F15"/>
    <w:rsid w:val="00882A39"/>
    <w:rsid w:val="00882EE0"/>
    <w:rsid w:val="00882EFD"/>
    <w:rsid w:val="008830A1"/>
    <w:rsid w:val="00883469"/>
    <w:rsid w:val="008835D2"/>
    <w:rsid w:val="00883BA5"/>
    <w:rsid w:val="00884F45"/>
    <w:rsid w:val="00885843"/>
    <w:rsid w:val="00886382"/>
    <w:rsid w:val="00886660"/>
    <w:rsid w:val="00886D86"/>
    <w:rsid w:val="00887241"/>
    <w:rsid w:val="0088784A"/>
    <w:rsid w:val="00887BF8"/>
    <w:rsid w:val="0089150B"/>
    <w:rsid w:val="00891C1C"/>
    <w:rsid w:val="008920CE"/>
    <w:rsid w:val="0089249E"/>
    <w:rsid w:val="00893134"/>
    <w:rsid w:val="00893666"/>
    <w:rsid w:val="0089371C"/>
    <w:rsid w:val="00893FF5"/>
    <w:rsid w:val="0089421C"/>
    <w:rsid w:val="008943B0"/>
    <w:rsid w:val="00894722"/>
    <w:rsid w:val="00894988"/>
    <w:rsid w:val="008949A0"/>
    <w:rsid w:val="0089530D"/>
    <w:rsid w:val="00895534"/>
    <w:rsid w:val="00895EF6"/>
    <w:rsid w:val="008960FC"/>
    <w:rsid w:val="00896998"/>
    <w:rsid w:val="00897252"/>
    <w:rsid w:val="008975AD"/>
    <w:rsid w:val="00897B3F"/>
    <w:rsid w:val="008A00CA"/>
    <w:rsid w:val="008A0224"/>
    <w:rsid w:val="008A0370"/>
    <w:rsid w:val="008A07A3"/>
    <w:rsid w:val="008A11B6"/>
    <w:rsid w:val="008A12F0"/>
    <w:rsid w:val="008A1C11"/>
    <w:rsid w:val="008A2055"/>
    <w:rsid w:val="008A24D2"/>
    <w:rsid w:val="008A36D2"/>
    <w:rsid w:val="008A3D6F"/>
    <w:rsid w:val="008A3E75"/>
    <w:rsid w:val="008A4393"/>
    <w:rsid w:val="008A462A"/>
    <w:rsid w:val="008A4EAE"/>
    <w:rsid w:val="008A5BF2"/>
    <w:rsid w:val="008A6382"/>
    <w:rsid w:val="008A6977"/>
    <w:rsid w:val="008A7478"/>
    <w:rsid w:val="008A7647"/>
    <w:rsid w:val="008A7E1D"/>
    <w:rsid w:val="008A7F89"/>
    <w:rsid w:val="008B0055"/>
    <w:rsid w:val="008B0298"/>
    <w:rsid w:val="008B08D2"/>
    <w:rsid w:val="008B1363"/>
    <w:rsid w:val="008B167F"/>
    <w:rsid w:val="008B1B27"/>
    <w:rsid w:val="008B1C80"/>
    <w:rsid w:val="008B1DF8"/>
    <w:rsid w:val="008B20AD"/>
    <w:rsid w:val="008B2A0C"/>
    <w:rsid w:val="008B2BCA"/>
    <w:rsid w:val="008B2E7F"/>
    <w:rsid w:val="008B46BD"/>
    <w:rsid w:val="008B5DBD"/>
    <w:rsid w:val="008B668B"/>
    <w:rsid w:val="008B6DB5"/>
    <w:rsid w:val="008B771F"/>
    <w:rsid w:val="008B794C"/>
    <w:rsid w:val="008C0461"/>
    <w:rsid w:val="008C0635"/>
    <w:rsid w:val="008C125D"/>
    <w:rsid w:val="008C1FF9"/>
    <w:rsid w:val="008C24A9"/>
    <w:rsid w:val="008C272E"/>
    <w:rsid w:val="008C2DF1"/>
    <w:rsid w:val="008C315B"/>
    <w:rsid w:val="008C3197"/>
    <w:rsid w:val="008C3C9C"/>
    <w:rsid w:val="008C3FDE"/>
    <w:rsid w:val="008C42C7"/>
    <w:rsid w:val="008C43AC"/>
    <w:rsid w:val="008C5635"/>
    <w:rsid w:val="008C6301"/>
    <w:rsid w:val="008C6733"/>
    <w:rsid w:val="008C6ABC"/>
    <w:rsid w:val="008D0124"/>
    <w:rsid w:val="008D022B"/>
    <w:rsid w:val="008D04D4"/>
    <w:rsid w:val="008D16D7"/>
    <w:rsid w:val="008D191C"/>
    <w:rsid w:val="008D19DD"/>
    <w:rsid w:val="008D1A1C"/>
    <w:rsid w:val="008D1DA9"/>
    <w:rsid w:val="008D229A"/>
    <w:rsid w:val="008D23EB"/>
    <w:rsid w:val="008D3013"/>
    <w:rsid w:val="008D3623"/>
    <w:rsid w:val="008D3975"/>
    <w:rsid w:val="008D451C"/>
    <w:rsid w:val="008D4628"/>
    <w:rsid w:val="008D4DF7"/>
    <w:rsid w:val="008D4E93"/>
    <w:rsid w:val="008D4F4F"/>
    <w:rsid w:val="008D4F68"/>
    <w:rsid w:val="008D4F8F"/>
    <w:rsid w:val="008D5395"/>
    <w:rsid w:val="008D53F5"/>
    <w:rsid w:val="008D5603"/>
    <w:rsid w:val="008D5A59"/>
    <w:rsid w:val="008D6FF3"/>
    <w:rsid w:val="008E14BE"/>
    <w:rsid w:val="008E18BF"/>
    <w:rsid w:val="008E435A"/>
    <w:rsid w:val="008E4F65"/>
    <w:rsid w:val="008E5402"/>
    <w:rsid w:val="008E63EF"/>
    <w:rsid w:val="008E65C9"/>
    <w:rsid w:val="008E6D44"/>
    <w:rsid w:val="008E792C"/>
    <w:rsid w:val="008E7E45"/>
    <w:rsid w:val="008E7F1B"/>
    <w:rsid w:val="008F00D4"/>
    <w:rsid w:val="008F0215"/>
    <w:rsid w:val="008F0297"/>
    <w:rsid w:val="008F06D9"/>
    <w:rsid w:val="008F0FB0"/>
    <w:rsid w:val="008F2362"/>
    <w:rsid w:val="008F290B"/>
    <w:rsid w:val="008F2D2E"/>
    <w:rsid w:val="008F2FAD"/>
    <w:rsid w:val="008F321B"/>
    <w:rsid w:val="008F370F"/>
    <w:rsid w:val="008F3B4F"/>
    <w:rsid w:val="008F5679"/>
    <w:rsid w:val="008F5DD5"/>
    <w:rsid w:val="008F6892"/>
    <w:rsid w:val="008F6B21"/>
    <w:rsid w:val="008F7F4B"/>
    <w:rsid w:val="00900155"/>
    <w:rsid w:val="00900FE7"/>
    <w:rsid w:val="00901592"/>
    <w:rsid w:val="00901BE4"/>
    <w:rsid w:val="009022BB"/>
    <w:rsid w:val="0090240F"/>
    <w:rsid w:val="009031FA"/>
    <w:rsid w:val="0090326B"/>
    <w:rsid w:val="00903C0D"/>
    <w:rsid w:val="009042E2"/>
    <w:rsid w:val="00904468"/>
    <w:rsid w:val="009062E6"/>
    <w:rsid w:val="009063AC"/>
    <w:rsid w:val="0090643D"/>
    <w:rsid w:val="00906ABC"/>
    <w:rsid w:val="00907554"/>
    <w:rsid w:val="00907CEA"/>
    <w:rsid w:val="00910765"/>
    <w:rsid w:val="00911542"/>
    <w:rsid w:val="009122AB"/>
    <w:rsid w:val="009122F5"/>
    <w:rsid w:val="00914C3A"/>
    <w:rsid w:val="0091627B"/>
    <w:rsid w:val="009165C0"/>
    <w:rsid w:val="00916CEE"/>
    <w:rsid w:val="0092027B"/>
    <w:rsid w:val="00920D7B"/>
    <w:rsid w:val="00921255"/>
    <w:rsid w:val="00921468"/>
    <w:rsid w:val="00921B40"/>
    <w:rsid w:val="00922171"/>
    <w:rsid w:val="00922A06"/>
    <w:rsid w:val="009237CB"/>
    <w:rsid w:val="009244B5"/>
    <w:rsid w:val="00924FAA"/>
    <w:rsid w:val="0092608C"/>
    <w:rsid w:val="00926655"/>
    <w:rsid w:val="00926BCF"/>
    <w:rsid w:val="0092740F"/>
    <w:rsid w:val="009274CE"/>
    <w:rsid w:val="00927571"/>
    <w:rsid w:val="00930642"/>
    <w:rsid w:val="00930806"/>
    <w:rsid w:val="009312C2"/>
    <w:rsid w:val="00931CB6"/>
    <w:rsid w:val="00931E44"/>
    <w:rsid w:val="00933545"/>
    <w:rsid w:val="00933809"/>
    <w:rsid w:val="00933D3F"/>
    <w:rsid w:val="00934324"/>
    <w:rsid w:val="00934A69"/>
    <w:rsid w:val="00934CF7"/>
    <w:rsid w:val="00934EEC"/>
    <w:rsid w:val="009357B5"/>
    <w:rsid w:val="00937490"/>
    <w:rsid w:val="00937570"/>
    <w:rsid w:val="00937723"/>
    <w:rsid w:val="009402CF"/>
    <w:rsid w:val="00940764"/>
    <w:rsid w:val="009408FF"/>
    <w:rsid w:val="00940A83"/>
    <w:rsid w:val="00940D60"/>
    <w:rsid w:val="0094180D"/>
    <w:rsid w:val="00941945"/>
    <w:rsid w:val="00941C49"/>
    <w:rsid w:val="009421F4"/>
    <w:rsid w:val="009426A4"/>
    <w:rsid w:val="00942D29"/>
    <w:rsid w:val="00943143"/>
    <w:rsid w:val="0094354D"/>
    <w:rsid w:val="00943772"/>
    <w:rsid w:val="00943E5B"/>
    <w:rsid w:val="00944705"/>
    <w:rsid w:val="00944862"/>
    <w:rsid w:val="00944BDA"/>
    <w:rsid w:val="00945AD1"/>
    <w:rsid w:val="00945BBE"/>
    <w:rsid w:val="00945CB2"/>
    <w:rsid w:val="00946152"/>
    <w:rsid w:val="009465B4"/>
    <w:rsid w:val="00946739"/>
    <w:rsid w:val="00946E1F"/>
    <w:rsid w:val="009477FC"/>
    <w:rsid w:val="00950559"/>
    <w:rsid w:val="00951184"/>
    <w:rsid w:val="00951D89"/>
    <w:rsid w:val="00951DB0"/>
    <w:rsid w:val="00951FB5"/>
    <w:rsid w:val="0095230F"/>
    <w:rsid w:val="0095270F"/>
    <w:rsid w:val="009541A6"/>
    <w:rsid w:val="00954374"/>
    <w:rsid w:val="0095440D"/>
    <w:rsid w:val="0095474A"/>
    <w:rsid w:val="00954BDB"/>
    <w:rsid w:val="0095573E"/>
    <w:rsid w:val="00955D62"/>
    <w:rsid w:val="00957FD3"/>
    <w:rsid w:val="0096059D"/>
    <w:rsid w:val="00960DEF"/>
    <w:rsid w:val="00961228"/>
    <w:rsid w:val="00961F74"/>
    <w:rsid w:val="009622AA"/>
    <w:rsid w:val="0096233A"/>
    <w:rsid w:val="00962462"/>
    <w:rsid w:val="00963439"/>
    <w:rsid w:val="00963691"/>
    <w:rsid w:val="009639D2"/>
    <w:rsid w:val="0096556E"/>
    <w:rsid w:val="009656A1"/>
    <w:rsid w:val="00965758"/>
    <w:rsid w:val="0096598E"/>
    <w:rsid w:val="00965F2D"/>
    <w:rsid w:val="0096629E"/>
    <w:rsid w:val="00966448"/>
    <w:rsid w:val="0096692F"/>
    <w:rsid w:val="00966949"/>
    <w:rsid w:val="00966B64"/>
    <w:rsid w:val="00966EB4"/>
    <w:rsid w:val="009673CA"/>
    <w:rsid w:val="00967ECD"/>
    <w:rsid w:val="009706A5"/>
    <w:rsid w:val="00971010"/>
    <w:rsid w:val="0097103B"/>
    <w:rsid w:val="00971243"/>
    <w:rsid w:val="009716E1"/>
    <w:rsid w:val="0097200F"/>
    <w:rsid w:val="00972596"/>
    <w:rsid w:val="0097259C"/>
    <w:rsid w:val="00972AF7"/>
    <w:rsid w:val="0097329F"/>
    <w:rsid w:val="009733D0"/>
    <w:rsid w:val="009737B9"/>
    <w:rsid w:val="00973DB2"/>
    <w:rsid w:val="009745EE"/>
    <w:rsid w:val="009747B2"/>
    <w:rsid w:val="0097493B"/>
    <w:rsid w:val="00974AB2"/>
    <w:rsid w:val="009754D9"/>
    <w:rsid w:val="00975513"/>
    <w:rsid w:val="00975745"/>
    <w:rsid w:val="009760E9"/>
    <w:rsid w:val="0097617F"/>
    <w:rsid w:val="00976EA1"/>
    <w:rsid w:val="0097701A"/>
    <w:rsid w:val="009775AD"/>
    <w:rsid w:val="0097781B"/>
    <w:rsid w:val="00977930"/>
    <w:rsid w:val="00980139"/>
    <w:rsid w:val="009807CF"/>
    <w:rsid w:val="009815FE"/>
    <w:rsid w:val="00982850"/>
    <w:rsid w:val="00983DB0"/>
    <w:rsid w:val="00983DB1"/>
    <w:rsid w:val="00984746"/>
    <w:rsid w:val="00985BBD"/>
    <w:rsid w:val="00985D3F"/>
    <w:rsid w:val="00987566"/>
    <w:rsid w:val="009917BB"/>
    <w:rsid w:val="00991C9B"/>
    <w:rsid w:val="00991DB7"/>
    <w:rsid w:val="00992160"/>
    <w:rsid w:val="00992B70"/>
    <w:rsid w:val="009944F4"/>
    <w:rsid w:val="00994E3C"/>
    <w:rsid w:val="009956DD"/>
    <w:rsid w:val="0099612B"/>
    <w:rsid w:val="009963E5"/>
    <w:rsid w:val="0099655B"/>
    <w:rsid w:val="00996A8F"/>
    <w:rsid w:val="00997AB8"/>
    <w:rsid w:val="00997CEA"/>
    <w:rsid w:val="009A0336"/>
    <w:rsid w:val="009A0C92"/>
    <w:rsid w:val="009A129C"/>
    <w:rsid w:val="009A137C"/>
    <w:rsid w:val="009A15FB"/>
    <w:rsid w:val="009A16DB"/>
    <w:rsid w:val="009A174E"/>
    <w:rsid w:val="009A18EA"/>
    <w:rsid w:val="009A198D"/>
    <w:rsid w:val="009A2EB2"/>
    <w:rsid w:val="009A300E"/>
    <w:rsid w:val="009A350D"/>
    <w:rsid w:val="009A551F"/>
    <w:rsid w:val="009A6A94"/>
    <w:rsid w:val="009A715E"/>
    <w:rsid w:val="009A7526"/>
    <w:rsid w:val="009A7D06"/>
    <w:rsid w:val="009A7EEF"/>
    <w:rsid w:val="009B0A97"/>
    <w:rsid w:val="009B1046"/>
    <w:rsid w:val="009B119D"/>
    <w:rsid w:val="009B17FE"/>
    <w:rsid w:val="009B1848"/>
    <w:rsid w:val="009B223C"/>
    <w:rsid w:val="009B2CDF"/>
    <w:rsid w:val="009B403E"/>
    <w:rsid w:val="009B4947"/>
    <w:rsid w:val="009B4A75"/>
    <w:rsid w:val="009B5777"/>
    <w:rsid w:val="009B6581"/>
    <w:rsid w:val="009B79D3"/>
    <w:rsid w:val="009C00ED"/>
    <w:rsid w:val="009C013C"/>
    <w:rsid w:val="009C0680"/>
    <w:rsid w:val="009C0798"/>
    <w:rsid w:val="009C1EC3"/>
    <w:rsid w:val="009C1F75"/>
    <w:rsid w:val="009C2611"/>
    <w:rsid w:val="009C2CF7"/>
    <w:rsid w:val="009C33F2"/>
    <w:rsid w:val="009C3948"/>
    <w:rsid w:val="009C3D23"/>
    <w:rsid w:val="009C41A3"/>
    <w:rsid w:val="009C51C6"/>
    <w:rsid w:val="009C57DE"/>
    <w:rsid w:val="009C61A1"/>
    <w:rsid w:val="009C65B3"/>
    <w:rsid w:val="009C70A2"/>
    <w:rsid w:val="009C7E99"/>
    <w:rsid w:val="009C7EE3"/>
    <w:rsid w:val="009D044E"/>
    <w:rsid w:val="009D072A"/>
    <w:rsid w:val="009D0994"/>
    <w:rsid w:val="009D1685"/>
    <w:rsid w:val="009D16B7"/>
    <w:rsid w:val="009D1EF1"/>
    <w:rsid w:val="009D20A9"/>
    <w:rsid w:val="009D2A2A"/>
    <w:rsid w:val="009D3C8E"/>
    <w:rsid w:val="009D4280"/>
    <w:rsid w:val="009D4437"/>
    <w:rsid w:val="009D48AD"/>
    <w:rsid w:val="009D52AA"/>
    <w:rsid w:val="009D5DFC"/>
    <w:rsid w:val="009D63EE"/>
    <w:rsid w:val="009D6B9D"/>
    <w:rsid w:val="009D7CEC"/>
    <w:rsid w:val="009D7EE1"/>
    <w:rsid w:val="009E00AC"/>
    <w:rsid w:val="009E0466"/>
    <w:rsid w:val="009E17D6"/>
    <w:rsid w:val="009E19CE"/>
    <w:rsid w:val="009E1B2B"/>
    <w:rsid w:val="009E1C44"/>
    <w:rsid w:val="009E2520"/>
    <w:rsid w:val="009E2532"/>
    <w:rsid w:val="009E2C38"/>
    <w:rsid w:val="009E2D80"/>
    <w:rsid w:val="009E43F0"/>
    <w:rsid w:val="009E4A99"/>
    <w:rsid w:val="009E4C9E"/>
    <w:rsid w:val="009E58ED"/>
    <w:rsid w:val="009E5B8E"/>
    <w:rsid w:val="009E5FF7"/>
    <w:rsid w:val="009E6802"/>
    <w:rsid w:val="009E70C4"/>
    <w:rsid w:val="009E77BB"/>
    <w:rsid w:val="009E7C89"/>
    <w:rsid w:val="009F156E"/>
    <w:rsid w:val="009F2F1D"/>
    <w:rsid w:val="009F3757"/>
    <w:rsid w:val="009F4266"/>
    <w:rsid w:val="009F478E"/>
    <w:rsid w:val="009F503C"/>
    <w:rsid w:val="009F5CD2"/>
    <w:rsid w:val="009F5ECF"/>
    <w:rsid w:val="009F61FF"/>
    <w:rsid w:val="009F6541"/>
    <w:rsid w:val="009F66D0"/>
    <w:rsid w:val="009F6A6F"/>
    <w:rsid w:val="00A00607"/>
    <w:rsid w:val="00A00694"/>
    <w:rsid w:val="00A0088A"/>
    <w:rsid w:val="00A009A4"/>
    <w:rsid w:val="00A01383"/>
    <w:rsid w:val="00A017EF"/>
    <w:rsid w:val="00A01893"/>
    <w:rsid w:val="00A01D1C"/>
    <w:rsid w:val="00A01DBF"/>
    <w:rsid w:val="00A01E2B"/>
    <w:rsid w:val="00A01EED"/>
    <w:rsid w:val="00A02343"/>
    <w:rsid w:val="00A02A63"/>
    <w:rsid w:val="00A02D67"/>
    <w:rsid w:val="00A03524"/>
    <w:rsid w:val="00A03804"/>
    <w:rsid w:val="00A04879"/>
    <w:rsid w:val="00A04F48"/>
    <w:rsid w:val="00A06054"/>
    <w:rsid w:val="00A061A5"/>
    <w:rsid w:val="00A0632D"/>
    <w:rsid w:val="00A06748"/>
    <w:rsid w:val="00A06E51"/>
    <w:rsid w:val="00A06FAE"/>
    <w:rsid w:val="00A07178"/>
    <w:rsid w:val="00A074A3"/>
    <w:rsid w:val="00A104B7"/>
    <w:rsid w:val="00A10F9A"/>
    <w:rsid w:val="00A11C37"/>
    <w:rsid w:val="00A11F85"/>
    <w:rsid w:val="00A125F7"/>
    <w:rsid w:val="00A131EF"/>
    <w:rsid w:val="00A137A3"/>
    <w:rsid w:val="00A139E5"/>
    <w:rsid w:val="00A14F32"/>
    <w:rsid w:val="00A155BC"/>
    <w:rsid w:val="00A15D05"/>
    <w:rsid w:val="00A15E24"/>
    <w:rsid w:val="00A16CBE"/>
    <w:rsid w:val="00A16E2B"/>
    <w:rsid w:val="00A170E3"/>
    <w:rsid w:val="00A17792"/>
    <w:rsid w:val="00A17918"/>
    <w:rsid w:val="00A17CA1"/>
    <w:rsid w:val="00A20383"/>
    <w:rsid w:val="00A20668"/>
    <w:rsid w:val="00A20AC2"/>
    <w:rsid w:val="00A213A6"/>
    <w:rsid w:val="00A213B4"/>
    <w:rsid w:val="00A2185C"/>
    <w:rsid w:val="00A224B4"/>
    <w:rsid w:val="00A2309A"/>
    <w:rsid w:val="00A23F5E"/>
    <w:rsid w:val="00A240C4"/>
    <w:rsid w:val="00A2437E"/>
    <w:rsid w:val="00A24880"/>
    <w:rsid w:val="00A249A1"/>
    <w:rsid w:val="00A24E32"/>
    <w:rsid w:val="00A25D1D"/>
    <w:rsid w:val="00A26581"/>
    <w:rsid w:val="00A26896"/>
    <w:rsid w:val="00A26C07"/>
    <w:rsid w:val="00A26C0C"/>
    <w:rsid w:val="00A270A5"/>
    <w:rsid w:val="00A27F36"/>
    <w:rsid w:val="00A30BB3"/>
    <w:rsid w:val="00A30CDE"/>
    <w:rsid w:val="00A319B3"/>
    <w:rsid w:val="00A3299C"/>
    <w:rsid w:val="00A32E68"/>
    <w:rsid w:val="00A33B08"/>
    <w:rsid w:val="00A3478D"/>
    <w:rsid w:val="00A36C17"/>
    <w:rsid w:val="00A373AF"/>
    <w:rsid w:val="00A37678"/>
    <w:rsid w:val="00A377C0"/>
    <w:rsid w:val="00A40866"/>
    <w:rsid w:val="00A416BC"/>
    <w:rsid w:val="00A41842"/>
    <w:rsid w:val="00A41901"/>
    <w:rsid w:val="00A42299"/>
    <w:rsid w:val="00A42504"/>
    <w:rsid w:val="00A42B70"/>
    <w:rsid w:val="00A431F8"/>
    <w:rsid w:val="00A43480"/>
    <w:rsid w:val="00A4370C"/>
    <w:rsid w:val="00A43793"/>
    <w:rsid w:val="00A438DD"/>
    <w:rsid w:val="00A44444"/>
    <w:rsid w:val="00A45046"/>
    <w:rsid w:val="00A45273"/>
    <w:rsid w:val="00A4541E"/>
    <w:rsid w:val="00A4597D"/>
    <w:rsid w:val="00A45CD6"/>
    <w:rsid w:val="00A463B2"/>
    <w:rsid w:val="00A4721C"/>
    <w:rsid w:val="00A47CA4"/>
    <w:rsid w:val="00A50FFA"/>
    <w:rsid w:val="00A51BAA"/>
    <w:rsid w:val="00A5207E"/>
    <w:rsid w:val="00A530DC"/>
    <w:rsid w:val="00A54060"/>
    <w:rsid w:val="00A54553"/>
    <w:rsid w:val="00A54BC7"/>
    <w:rsid w:val="00A550F1"/>
    <w:rsid w:val="00A554B1"/>
    <w:rsid w:val="00A5575C"/>
    <w:rsid w:val="00A559F3"/>
    <w:rsid w:val="00A565FD"/>
    <w:rsid w:val="00A56F33"/>
    <w:rsid w:val="00A5720D"/>
    <w:rsid w:val="00A5775F"/>
    <w:rsid w:val="00A6004B"/>
    <w:rsid w:val="00A60781"/>
    <w:rsid w:val="00A6086E"/>
    <w:rsid w:val="00A6132C"/>
    <w:rsid w:val="00A61553"/>
    <w:rsid w:val="00A62BFA"/>
    <w:rsid w:val="00A6327D"/>
    <w:rsid w:val="00A6332C"/>
    <w:rsid w:val="00A63401"/>
    <w:rsid w:val="00A64512"/>
    <w:rsid w:val="00A64B69"/>
    <w:rsid w:val="00A64C08"/>
    <w:rsid w:val="00A651C2"/>
    <w:rsid w:val="00A65D34"/>
    <w:rsid w:val="00A65DDB"/>
    <w:rsid w:val="00A70A22"/>
    <w:rsid w:val="00A711BA"/>
    <w:rsid w:val="00A7264F"/>
    <w:rsid w:val="00A73ABB"/>
    <w:rsid w:val="00A73B0C"/>
    <w:rsid w:val="00A73FA5"/>
    <w:rsid w:val="00A74874"/>
    <w:rsid w:val="00A750B0"/>
    <w:rsid w:val="00A759A8"/>
    <w:rsid w:val="00A75F89"/>
    <w:rsid w:val="00A76624"/>
    <w:rsid w:val="00A76F43"/>
    <w:rsid w:val="00A77668"/>
    <w:rsid w:val="00A77FC4"/>
    <w:rsid w:val="00A807F9"/>
    <w:rsid w:val="00A80850"/>
    <w:rsid w:val="00A819F2"/>
    <w:rsid w:val="00A81BB6"/>
    <w:rsid w:val="00A821F7"/>
    <w:rsid w:val="00A82466"/>
    <w:rsid w:val="00A826D1"/>
    <w:rsid w:val="00A82C55"/>
    <w:rsid w:val="00A83A81"/>
    <w:rsid w:val="00A83B73"/>
    <w:rsid w:val="00A83DEA"/>
    <w:rsid w:val="00A83F81"/>
    <w:rsid w:val="00A840B3"/>
    <w:rsid w:val="00A8481C"/>
    <w:rsid w:val="00A849BB"/>
    <w:rsid w:val="00A84FEC"/>
    <w:rsid w:val="00A851F6"/>
    <w:rsid w:val="00A856EA"/>
    <w:rsid w:val="00A86221"/>
    <w:rsid w:val="00A8635D"/>
    <w:rsid w:val="00A87431"/>
    <w:rsid w:val="00A87CF8"/>
    <w:rsid w:val="00A900A1"/>
    <w:rsid w:val="00A901C0"/>
    <w:rsid w:val="00A904AF"/>
    <w:rsid w:val="00A91068"/>
    <w:rsid w:val="00A9135D"/>
    <w:rsid w:val="00A91421"/>
    <w:rsid w:val="00A91B0C"/>
    <w:rsid w:val="00A92065"/>
    <w:rsid w:val="00A92366"/>
    <w:rsid w:val="00A92485"/>
    <w:rsid w:val="00A92767"/>
    <w:rsid w:val="00A932AA"/>
    <w:rsid w:val="00A9332B"/>
    <w:rsid w:val="00A9335F"/>
    <w:rsid w:val="00A943EB"/>
    <w:rsid w:val="00A9440A"/>
    <w:rsid w:val="00A9483E"/>
    <w:rsid w:val="00A94A97"/>
    <w:rsid w:val="00A95262"/>
    <w:rsid w:val="00A95B8C"/>
    <w:rsid w:val="00A95E9F"/>
    <w:rsid w:val="00A9615A"/>
    <w:rsid w:val="00A96D43"/>
    <w:rsid w:val="00A970CC"/>
    <w:rsid w:val="00A97296"/>
    <w:rsid w:val="00A979A3"/>
    <w:rsid w:val="00A97CCB"/>
    <w:rsid w:val="00AA0051"/>
    <w:rsid w:val="00AA07D2"/>
    <w:rsid w:val="00AA0950"/>
    <w:rsid w:val="00AA09BB"/>
    <w:rsid w:val="00AA0CB3"/>
    <w:rsid w:val="00AA0E73"/>
    <w:rsid w:val="00AA1105"/>
    <w:rsid w:val="00AA116E"/>
    <w:rsid w:val="00AA247F"/>
    <w:rsid w:val="00AA389E"/>
    <w:rsid w:val="00AA3BE7"/>
    <w:rsid w:val="00AA46FB"/>
    <w:rsid w:val="00AA4C79"/>
    <w:rsid w:val="00AA51BD"/>
    <w:rsid w:val="00AA6FD9"/>
    <w:rsid w:val="00AA70A1"/>
    <w:rsid w:val="00AA727E"/>
    <w:rsid w:val="00AA76DB"/>
    <w:rsid w:val="00AB1066"/>
    <w:rsid w:val="00AB1DD5"/>
    <w:rsid w:val="00AB1F29"/>
    <w:rsid w:val="00AB23BE"/>
    <w:rsid w:val="00AB252E"/>
    <w:rsid w:val="00AB2DD1"/>
    <w:rsid w:val="00AB3645"/>
    <w:rsid w:val="00AB3FE7"/>
    <w:rsid w:val="00AB4F5A"/>
    <w:rsid w:val="00AB51F3"/>
    <w:rsid w:val="00AB5DB8"/>
    <w:rsid w:val="00AB5E88"/>
    <w:rsid w:val="00AB5EF7"/>
    <w:rsid w:val="00AB5F87"/>
    <w:rsid w:val="00AB727B"/>
    <w:rsid w:val="00AB78F7"/>
    <w:rsid w:val="00AB7B4F"/>
    <w:rsid w:val="00AC0156"/>
    <w:rsid w:val="00AC0A38"/>
    <w:rsid w:val="00AC0E84"/>
    <w:rsid w:val="00AC149B"/>
    <w:rsid w:val="00AC1BA1"/>
    <w:rsid w:val="00AC212F"/>
    <w:rsid w:val="00AC2409"/>
    <w:rsid w:val="00AC256F"/>
    <w:rsid w:val="00AC2863"/>
    <w:rsid w:val="00AC2DE8"/>
    <w:rsid w:val="00AC31CB"/>
    <w:rsid w:val="00AC355F"/>
    <w:rsid w:val="00AC3663"/>
    <w:rsid w:val="00AC3933"/>
    <w:rsid w:val="00AC4FE6"/>
    <w:rsid w:val="00AC52AA"/>
    <w:rsid w:val="00AC5CF4"/>
    <w:rsid w:val="00AC68CB"/>
    <w:rsid w:val="00AC7267"/>
    <w:rsid w:val="00AC73B3"/>
    <w:rsid w:val="00AC78BE"/>
    <w:rsid w:val="00AC78F0"/>
    <w:rsid w:val="00AC7A83"/>
    <w:rsid w:val="00AC7C5C"/>
    <w:rsid w:val="00AC7E4B"/>
    <w:rsid w:val="00AC7F1C"/>
    <w:rsid w:val="00AD07D1"/>
    <w:rsid w:val="00AD1381"/>
    <w:rsid w:val="00AD141F"/>
    <w:rsid w:val="00AD1749"/>
    <w:rsid w:val="00AD1B0A"/>
    <w:rsid w:val="00AD1F33"/>
    <w:rsid w:val="00AD271A"/>
    <w:rsid w:val="00AD2EFB"/>
    <w:rsid w:val="00AD3A05"/>
    <w:rsid w:val="00AD3B57"/>
    <w:rsid w:val="00AD3ED2"/>
    <w:rsid w:val="00AD430B"/>
    <w:rsid w:val="00AD4B3C"/>
    <w:rsid w:val="00AD5458"/>
    <w:rsid w:val="00AD5722"/>
    <w:rsid w:val="00AD67CF"/>
    <w:rsid w:val="00AD6F99"/>
    <w:rsid w:val="00AD74D7"/>
    <w:rsid w:val="00AD78CB"/>
    <w:rsid w:val="00AD7A50"/>
    <w:rsid w:val="00AD7CE8"/>
    <w:rsid w:val="00AD7FB5"/>
    <w:rsid w:val="00AE0F6A"/>
    <w:rsid w:val="00AE133E"/>
    <w:rsid w:val="00AE13ED"/>
    <w:rsid w:val="00AE21D0"/>
    <w:rsid w:val="00AE4EC9"/>
    <w:rsid w:val="00AE571B"/>
    <w:rsid w:val="00AE5D1C"/>
    <w:rsid w:val="00AE5E4A"/>
    <w:rsid w:val="00AE628A"/>
    <w:rsid w:val="00AE6838"/>
    <w:rsid w:val="00AE74DE"/>
    <w:rsid w:val="00AE79D1"/>
    <w:rsid w:val="00AF0787"/>
    <w:rsid w:val="00AF119C"/>
    <w:rsid w:val="00AF12D9"/>
    <w:rsid w:val="00AF1FE7"/>
    <w:rsid w:val="00AF2571"/>
    <w:rsid w:val="00AF280F"/>
    <w:rsid w:val="00AF309E"/>
    <w:rsid w:val="00AF3726"/>
    <w:rsid w:val="00AF4BB9"/>
    <w:rsid w:val="00AF50A2"/>
    <w:rsid w:val="00AF5A7B"/>
    <w:rsid w:val="00AF6A68"/>
    <w:rsid w:val="00AF70FA"/>
    <w:rsid w:val="00AF78D3"/>
    <w:rsid w:val="00AF7CBE"/>
    <w:rsid w:val="00B00117"/>
    <w:rsid w:val="00B00CD9"/>
    <w:rsid w:val="00B014B9"/>
    <w:rsid w:val="00B021B2"/>
    <w:rsid w:val="00B0252D"/>
    <w:rsid w:val="00B02560"/>
    <w:rsid w:val="00B02798"/>
    <w:rsid w:val="00B0397F"/>
    <w:rsid w:val="00B03984"/>
    <w:rsid w:val="00B0439E"/>
    <w:rsid w:val="00B0481B"/>
    <w:rsid w:val="00B04C97"/>
    <w:rsid w:val="00B04ECA"/>
    <w:rsid w:val="00B04F24"/>
    <w:rsid w:val="00B06294"/>
    <w:rsid w:val="00B06297"/>
    <w:rsid w:val="00B06395"/>
    <w:rsid w:val="00B063C1"/>
    <w:rsid w:val="00B06747"/>
    <w:rsid w:val="00B06D3E"/>
    <w:rsid w:val="00B06DF3"/>
    <w:rsid w:val="00B06E99"/>
    <w:rsid w:val="00B06FD4"/>
    <w:rsid w:val="00B074D4"/>
    <w:rsid w:val="00B1010F"/>
    <w:rsid w:val="00B105BA"/>
    <w:rsid w:val="00B105E9"/>
    <w:rsid w:val="00B1092D"/>
    <w:rsid w:val="00B109A5"/>
    <w:rsid w:val="00B10C01"/>
    <w:rsid w:val="00B10CC7"/>
    <w:rsid w:val="00B117A2"/>
    <w:rsid w:val="00B1182F"/>
    <w:rsid w:val="00B1199F"/>
    <w:rsid w:val="00B11A78"/>
    <w:rsid w:val="00B125E5"/>
    <w:rsid w:val="00B1279E"/>
    <w:rsid w:val="00B13FD7"/>
    <w:rsid w:val="00B14052"/>
    <w:rsid w:val="00B1415E"/>
    <w:rsid w:val="00B17A06"/>
    <w:rsid w:val="00B20570"/>
    <w:rsid w:val="00B21A48"/>
    <w:rsid w:val="00B22212"/>
    <w:rsid w:val="00B2243D"/>
    <w:rsid w:val="00B22737"/>
    <w:rsid w:val="00B22954"/>
    <w:rsid w:val="00B22C78"/>
    <w:rsid w:val="00B23B6D"/>
    <w:rsid w:val="00B244FD"/>
    <w:rsid w:val="00B24ECB"/>
    <w:rsid w:val="00B25B31"/>
    <w:rsid w:val="00B26487"/>
    <w:rsid w:val="00B26D66"/>
    <w:rsid w:val="00B26FAE"/>
    <w:rsid w:val="00B27F6A"/>
    <w:rsid w:val="00B30839"/>
    <w:rsid w:val="00B311A9"/>
    <w:rsid w:val="00B31F04"/>
    <w:rsid w:val="00B3203E"/>
    <w:rsid w:val="00B32917"/>
    <w:rsid w:val="00B3319B"/>
    <w:rsid w:val="00B33CDB"/>
    <w:rsid w:val="00B33E7E"/>
    <w:rsid w:val="00B33F2A"/>
    <w:rsid w:val="00B34333"/>
    <w:rsid w:val="00B34358"/>
    <w:rsid w:val="00B344BC"/>
    <w:rsid w:val="00B34CEE"/>
    <w:rsid w:val="00B350C3"/>
    <w:rsid w:val="00B352FD"/>
    <w:rsid w:val="00B35D99"/>
    <w:rsid w:val="00B36418"/>
    <w:rsid w:val="00B368EB"/>
    <w:rsid w:val="00B36C9C"/>
    <w:rsid w:val="00B374BF"/>
    <w:rsid w:val="00B405ED"/>
    <w:rsid w:val="00B40E95"/>
    <w:rsid w:val="00B418C5"/>
    <w:rsid w:val="00B41F98"/>
    <w:rsid w:val="00B41FB1"/>
    <w:rsid w:val="00B41FF6"/>
    <w:rsid w:val="00B426C4"/>
    <w:rsid w:val="00B42ABE"/>
    <w:rsid w:val="00B42E01"/>
    <w:rsid w:val="00B43592"/>
    <w:rsid w:val="00B43673"/>
    <w:rsid w:val="00B437F6"/>
    <w:rsid w:val="00B44408"/>
    <w:rsid w:val="00B44641"/>
    <w:rsid w:val="00B44D67"/>
    <w:rsid w:val="00B45355"/>
    <w:rsid w:val="00B46B6A"/>
    <w:rsid w:val="00B46FF9"/>
    <w:rsid w:val="00B5016E"/>
    <w:rsid w:val="00B504A4"/>
    <w:rsid w:val="00B50AAB"/>
    <w:rsid w:val="00B50BDC"/>
    <w:rsid w:val="00B5110B"/>
    <w:rsid w:val="00B515A0"/>
    <w:rsid w:val="00B5290A"/>
    <w:rsid w:val="00B52AC7"/>
    <w:rsid w:val="00B52C79"/>
    <w:rsid w:val="00B52CDE"/>
    <w:rsid w:val="00B530F7"/>
    <w:rsid w:val="00B5310E"/>
    <w:rsid w:val="00B53722"/>
    <w:rsid w:val="00B538C3"/>
    <w:rsid w:val="00B53FFD"/>
    <w:rsid w:val="00B5486E"/>
    <w:rsid w:val="00B55089"/>
    <w:rsid w:val="00B55A89"/>
    <w:rsid w:val="00B55FE1"/>
    <w:rsid w:val="00B56188"/>
    <w:rsid w:val="00B57305"/>
    <w:rsid w:val="00B577B2"/>
    <w:rsid w:val="00B57975"/>
    <w:rsid w:val="00B57B22"/>
    <w:rsid w:val="00B57FCB"/>
    <w:rsid w:val="00B603C1"/>
    <w:rsid w:val="00B606E5"/>
    <w:rsid w:val="00B607C7"/>
    <w:rsid w:val="00B60BE4"/>
    <w:rsid w:val="00B60D9B"/>
    <w:rsid w:val="00B60D9D"/>
    <w:rsid w:val="00B60DB6"/>
    <w:rsid w:val="00B62193"/>
    <w:rsid w:val="00B63067"/>
    <w:rsid w:val="00B63910"/>
    <w:rsid w:val="00B63C3E"/>
    <w:rsid w:val="00B64401"/>
    <w:rsid w:val="00B64718"/>
    <w:rsid w:val="00B64DAE"/>
    <w:rsid w:val="00B653A0"/>
    <w:rsid w:val="00B655C8"/>
    <w:rsid w:val="00B6587E"/>
    <w:rsid w:val="00B6618A"/>
    <w:rsid w:val="00B6676E"/>
    <w:rsid w:val="00B66BD9"/>
    <w:rsid w:val="00B67325"/>
    <w:rsid w:val="00B7009D"/>
    <w:rsid w:val="00B7033C"/>
    <w:rsid w:val="00B7056B"/>
    <w:rsid w:val="00B70F8F"/>
    <w:rsid w:val="00B72B4C"/>
    <w:rsid w:val="00B733B6"/>
    <w:rsid w:val="00B735C0"/>
    <w:rsid w:val="00B73BC3"/>
    <w:rsid w:val="00B73E3E"/>
    <w:rsid w:val="00B74D4D"/>
    <w:rsid w:val="00B7532C"/>
    <w:rsid w:val="00B754D8"/>
    <w:rsid w:val="00B75846"/>
    <w:rsid w:val="00B75A7D"/>
    <w:rsid w:val="00B75ED2"/>
    <w:rsid w:val="00B76B04"/>
    <w:rsid w:val="00B77288"/>
    <w:rsid w:val="00B7740D"/>
    <w:rsid w:val="00B77C5C"/>
    <w:rsid w:val="00B805D4"/>
    <w:rsid w:val="00B80EC8"/>
    <w:rsid w:val="00B83672"/>
    <w:rsid w:val="00B83DE2"/>
    <w:rsid w:val="00B83E29"/>
    <w:rsid w:val="00B83EE8"/>
    <w:rsid w:val="00B842DD"/>
    <w:rsid w:val="00B844DA"/>
    <w:rsid w:val="00B845F5"/>
    <w:rsid w:val="00B84F26"/>
    <w:rsid w:val="00B85056"/>
    <w:rsid w:val="00B855D8"/>
    <w:rsid w:val="00B85FC8"/>
    <w:rsid w:val="00B86886"/>
    <w:rsid w:val="00B86FCC"/>
    <w:rsid w:val="00B87170"/>
    <w:rsid w:val="00B873CC"/>
    <w:rsid w:val="00B8796F"/>
    <w:rsid w:val="00B91C91"/>
    <w:rsid w:val="00B91D68"/>
    <w:rsid w:val="00B9261C"/>
    <w:rsid w:val="00B92D72"/>
    <w:rsid w:val="00B930E9"/>
    <w:rsid w:val="00B9321B"/>
    <w:rsid w:val="00B9335D"/>
    <w:rsid w:val="00B939B6"/>
    <w:rsid w:val="00B942D9"/>
    <w:rsid w:val="00B943E0"/>
    <w:rsid w:val="00B9449F"/>
    <w:rsid w:val="00B948FA"/>
    <w:rsid w:val="00B94C90"/>
    <w:rsid w:val="00B94E13"/>
    <w:rsid w:val="00B953A2"/>
    <w:rsid w:val="00B95A75"/>
    <w:rsid w:val="00B96334"/>
    <w:rsid w:val="00B97468"/>
    <w:rsid w:val="00BA0882"/>
    <w:rsid w:val="00BA0ABB"/>
    <w:rsid w:val="00BA1E91"/>
    <w:rsid w:val="00BA24D6"/>
    <w:rsid w:val="00BA2BEB"/>
    <w:rsid w:val="00BA324C"/>
    <w:rsid w:val="00BA3444"/>
    <w:rsid w:val="00BA559A"/>
    <w:rsid w:val="00BA6025"/>
    <w:rsid w:val="00BA71F4"/>
    <w:rsid w:val="00BA744C"/>
    <w:rsid w:val="00BA7681"/>
    <w:rsid w:val="00BB01B7"/>
    <w:rsid w:val="00BB0CEC"/>
    <w:rsid w:val="00BB2CA8"/>
    <w:rsid w:val="00BB31D4"/>
    <w:rsid w:val="00BB47E5"/>
    <w:rsid w:val="00BB5463"/>
    <w:rsid w:val="00BB58E8"/>
    <w:rsid w:val="00BB5BB8"/>
    <w:rsid w:val="00BB6D2F"/>
    <w:rsid w:val="00BB709E"/>
    <w:rsid w:val="00BB70FA"/>
    <w:rsid w:val="00BB76C3"/>
    <w:rsid w:val="00BB7CD3"/>
    <w:rsid w:val="00BC0142"/>
    <w:rsid w:val="00BC02E3"/>
    <w:rsid w:val="00BC0798"/>
    <w:rsid w:val="00BC0E82"/>
    <w:rsid w:val="00BC15F4"/>
    <w:rsid w:val="00BC1609"/>
    <w:rsid w:val="00BC1766"/>
    <w:rsid w:val="00BC2284"/>
    <w:rsid w:val="00BC262B"/>
    <w:rsid w:val="00BC2654"/>
    <w:rsid w:val="00BC2977"/>
    <w:rsid w:val="00BC3965"/>
    <w:rsid w:val="00BC3D67"/>
    <w:rsid w:val="00BC4304"/>
    <w:rsid w:val="00BC43E9"/>
    <w:rsid w:val="00BC45F4"/>
    <w:rsid w:val="00BC48B5"/>
    <w:rsid w:val="00BC4D42"/>
    <w:rsid w:val="00BC5383"/>
    <w:rsid w:val="00BC565F"/>
    <w:rsid w:val="00BC568C"/>
    <w:rsid w:val="00BC6230"/>
    <w:rsid w:val="00BC660C"/>
    <w:rsid w:val="00BC7908"/>
    <w:rsid w:val="00BC7C00"/>
    <w:rsid w:val="00BC7CAE"/>
    <w:rsid w:val="00BD0DFD"/>
    <w:rsid w:val="00BD0F73"/>
    <w:rsid w:val="00BD1ADA"/>
    <w:rsid w:val="00BD1B81"/>
    <w:rsid w:val="00BD24AF"/>
    <w:rsid w:val="00BD252D"/>
    <w:rsid w:val="00BD2562"/>
    <w:rsid w:val="00BD34CC"/>
    <w:rsid w:val="00BD3F74"/>
    <w:rsid w:val="00BD4212"/>
    <w:rsid w:val="00BD46ED"/>
    <w:rsid w:val="00BD4DA5"/>
    <w:rsid w:val="00BD4EDF"/>
    <w:rsid w:val="00BD5108"/>
    <w:rsid w:val="00BD543A"/>
    <w:rsid w:val="00BD5815"/>
    <w:rsid w:val="00BD5A1E"/>
    <w:rsid w:val="00BD65B4"/>
    <w:rsid w:val="00BD6709"/>
    <w:rsid w:val="00BD7400"/>
    <w:rsid w:val="00BD7518"/>
    <w:rsid w:val="00BD78CD"/>
    <w:rsid w:val="00BD7BCA"/>
    <w:rsid w:val="00BD7DD0"/>
    <w:rsid w:val="00BE04FE"/>
    <w:rsid w:val="00BE05E7"/>
    <w:rsid w:val="00BE115B"/>
    <w:rsid w:val="00BE152F"/>
    <w:rsid w:val="00BE1817"/>
    <w:rsid w:val="00BE19DE"/>
    <w:rsid w:val="00BE1DAE"/>
    <w:rsid w:val="00BE207E"/>
    <w:rsid w:val="00BE2F4D"/>
    <w:rsid w:val="00BE34B9"/>
    <w:rsid w:val="00BE35CB"/>
    <w:rsid w:val="00BE393D"/>
    <w:rsid w:val="00BE3AAB"/>
    <w:rsid w:val="00BE407C"/>
    <w:rsid w:val="00BE4AA1"/>
    <w:rsid w:val="00BE51FE"/>
    <w:rsid w:val="00BE60E4"/>
    <w:rsid w:val="00BE617F"/>
    <w:rsid w:val="00BE6295"/>
    <w:rsid w:val="00BE6D63"/>
    <w:rsid w:val="00BE6E9A"/>
    <w:rsid w:val="00BE74C6"/>
    <w:rsid w:val="00BE7C7C"/>
    <w:rsid w:val="00BF15E6"/>
    <w:rsid w:val="00BF1F07"/>
    <w:rsid w:val="00BF289F"/>
    <w:rsid w:val="00BF293A"/>
    <w:rsid w:val="00BF2B8D"/>
    <w:rsid w:val="00BF2EA6"/>
    <w:rsid w:val="00BF34C8"/>
    <w:rsid w:val="00BF3C8D"/>
    <w:rsid w:val="00BF47AF"/>
    <w:rsid w:val="00BF49EE"/>
    <w:rsid w:val="00BF577A"/>
    <w:rsid w:val="00BF6066"/>
    <w:rsid w:val="00BF6816"/>
    <w:rsid w:val="00BF681C"/>
    <w:rsid w:val="00BF7071"/>
    <w:rsid w:val="00BF76E3"/>
    <w:rsid w:val="00BF775C"/>
    <w:rsid w:val="00BF7A7C"/>
    <w:rsid w:val="00C00A4C"/>
    <w:rsid w:val="00C011B7"/>
    <w:rsid w:val="00C016C6"/>
    <w:rsid w:val="00C01BD4"/>
    <w:rsid w:val="00C02278"/>
    <w:rsid w:val="00C038CF"/>
    <w:rsid w:val="00C03B61"/>
    <w:rsid w:val="00C04183"/>
    <w:rsid w:val="00C04216"/>
    <w:rsid w:val="00C04267"/>
    <w:rsid w:val="00C04361"/>
    <w:rsid w:val="00C046B8"/>
    <w:rsid w:val="00C04782"/>
    <w:rsid w:val="00C04A92"/>
    <w:rsid w:val="00C04ACF"/>
    <w:rsid w:val="00C04DEB"/>
    <w:rsid w:val="00C04F6D"/>
    <w:rsid w:val="00C0540C"/>
    <w:rsid w:val="00C0614B"/>
    <w:rsid w:val="00C062D1"/>
    <w:rsid w:val="00C066AB"/>
    <w:rsid w:val="00C07A00"/>
    <w:rsid w:val="00C07B1E"/>
    <w:rsid w:val="00C10181"/>
    <w:rsid w:val="00C10459"/>
    <w:rsid w:val="00C108D7"/>
    <w:rsid w:val="00C10A80"/>
    <w:rsid w:val="00C116EE"/>
    <w:rsid w:val="00C11843"/>
    <w:rsid w:val="00C11B6C"/>
    <w:rsid w:val="00C11F93"/>
    <w:rsid w:val="00C1240C"/>
    <w:rsid w:val="00C12DF4"/>
    <w:rsid w:val="00C14027"/>
    <w:rsid w:val="00C14818"/>
    <w:rsid w:val="00C14C19"/>
    <w:rsid w:val="00C15CB3"/>
    <w:rsid w:val="00C1662F"/>
    <w:rsid w:val="00C168A9"/>
    <w:rsid w:val="00C177DF"/>
    <w:rsid w:val="00C17C89"/>
    <w:rsid w:val="00C216E5"/>
    <w:rsid w:val="00C21A9B"/>
    <w:rsid w:val="00C2255B"/>
    <w:rsid w:val="00C2279A"/>
    <w:rsid w:val="00C2284E"/>
    <w:rsid w:val="00C2381B"/>
    <w:rsid w:val="00C23E8F"/>
    <w:rsid w:val="00C24092"/>
    <w:rsid w:val="00C24F49"/>
    <w:rsid w:val="00C25441"/>
    <w:rsid w:val="00C2623C"/>
    <w:rsid w:val="00C26873"/>
    <w:rsid w:val="00C268C3"/>
    <w:rsid w:val="00C27295"/>
    <w:rsid w:val="00C3003C"/>
    <w:rsid w:val="00C3028F"/>
    <w:rsid w:val="00C30389"/>
    <w:rsid w:val="00C30835"/>
    <w:rsid w:val="00C30A55"/>
    <w:rsid w:val="00C30CEA"/>
    <w:rsid w:val="00C311E2"/>
    <w:rsid w:val="00C311FE"/>
    <w:rsid w:val="00C316F2"/>
    <w:rsid w:val="00C319AB"/>
    <w:rsid w:val="00C31B8F"/>
    <w:rsid w:val="00C325EA"/>
    <w:rsid w:val="00C32741"/>
    <w:rsid w:val="00C327E1"/>
    <w:rsid w:val="00C32C54"/>
    <w:rsid w:val="00C3385C"/>
    <w:rsid w:val="00C33FE1"/>
    <w:rsid w:val="00C343EC"/>
    <w:rsid w:val="00C348D0"/>
    <w:rsid w:val="00C34931"/>
    <w:rsid w:val="00C34E41"/>
    <w:rsid w:val="00C34F8B"/>
    <w:rsid w:val="00C34FEE"/>
    <w:rsid w:val="00C360BB"/>
    <w:rsid w:val="00C36ECC"/>
    <w:rsid w:val="00C3761A"/>
    <w:rsid w:val="00C37B3F"/>
    <w:rsid w:val="00C405DE"/>
    <w:rsid w:val="00C407A0"/>
    <w:rsid w:val="00C41204"/>
    <w:rsid w:val="00C412A7"/>
    <w:rsid w:val="00C41491"/>
    <w:rsid w:val="00C41FC2"/>
    <w:rsid w:val="00C4231B"/>
    <w:rsid w:val="00C425D8"/>
    <w:rsid w:val="00C43186"/>
    <w:rsid w:val="00C43ABE"/>
    <w:rsid w:val="00C441B5"/>
    <w:rsid w:val="00C44FAB"/>
    <w:rsid w:val="00C44FED"/>
    <w:rsid w:val="00C45CAB"/>
    <w:rsid w:val="00C46F49"/>
    <w:rsid w:val="00C472D4"/>
    <w:rsid w:val="00C473C7"/>
    <w:rsid w:val="00C4743D"/>
    <w:rsid w:val="00C47FED"/>
    <w:rsid w:val="00C50512"/>
    <w:rsid w:val="00C50F50"/>
    <w:rsid w:val="00C50FC4"/>
    <w:rsid w:val="00C53A05"/>
    <w:rsid w:val="00C544E0"/>
    <w:rsid w:val="00C548AC"/>
    <w:rsid w:val="00C55705"/>
    <w:rsid w:val="00C5613A"/>
    <w:rsid w:val="00C5657D"/>
    <w:rsid w:val="00C5658E"/>
    <w:rsid w:val="00C56BF6"/>
    <w:rsid w:val="00C577E9"/>
    <w:rsid w:val="00C57D98"/>
    <w:rsid w:val="00C60903"/>
    <w:rsid w:val="00C60D2F"/>
    <w:rsid w:val="00C611E8"/>
    <w:rsid w:val="00C61687"/>
    <w:rsid w:val="00C619AF"/>
    <w:rsid w:val="00C61B28"/>
    <w:rsid w:val="00C61B3F"/>
    <w:rsid w:val="00C62A60"/>
    <w:rsid w:val="00C62B02"/>
    <w:rsid w:val="00C62C5C"/>
    <w:rsid w:val="00C640BE"/>
    <w:rsid w:val="00C64185"/>
    <w:rsid w:val="00C643D4"/>
    <w:rsid w:val="00C6485C"/>
    <w:rsid w:val="00C64E20"/>
    <w:rsid w:val="00C66C6A"/>
    <w:rsid w:val="00C66F6B"/>
    <w:rsid w:val="00C704E4"/>
    <w:rsid w:val="00C704F7"/>
    <w:rsid w:val="00C71398"/>
    <w:rsid w:val="00C716ED"/>
    <w:rsid w:val="00C71BF7"/>
    <w:rsid w:val="00C72024"/>
    <w:rsid w:val="00C72319"/>
    <w:rsid w:val="00C724D0"/>
    <w:rsid w:val="00C72514"/>
    <w:rsid w:val="00C72B25"/>
    <w:rsid w:val="00C736EF"/>
    <w:rsid w:val="00C74726"/>
    <w:rsid w:val="00C74D27"/>
    <w:rsid w:val="00C74EA2"/>
    <w:rsid w:val="00C75440"/>
    <w:rsid w:val="00C75718"/>
    <w:rsid w:val="00C75DC1"/>
    <w:rsid w:val="00C765AF"/>
    <w:rsid w:val="00C76A44"/>
    <w:rsid w:val="00C76AB9"/>
    <w:rsid w:val="00C77563"/>
    <w:rsid w:val="00C775F7"/>
    <w:rsid w:val="00C80BB3"/>
    <w:rsid w:val="00C80C3C"/>
    <w:rsid w:val="00C81632"/>
    <w:rsid w:val="00C81746"/>
    <w:rsid w:val="00C8298D"/>
    <w:rsid w:val="00C830F1"/>
    <w:rsid w:val="00C839C0"/>
    <w:rsid w:val="00C83C87"/>
    <w:rsid w:val="00C8488D"/>
    <w:rsid w:val="00C85368"/>
    <w:rsid w:val="00C85F8E"/>
    <w:rsid w:val="00C86085"/>
    <w:rsid w:val="00C867D5"/>
    <w:rsid w:val="00C870CE"/>
    <w:rsid w:val="00C87707"/>
    <w:rsid w:val="00C91877"/>
    <w:rsid w:val="00C92EFE"/>
    <w:rsid w:val="00C93241"/>
    <w:rsid w:val="00C93ECD"/>
    <w:rsid w:val="00C93FC8"/>
    <w:rsid w:val="00C94603"/>
    <w:rsid w:val="00C948FC"/>
    <w:rsid w:val="00C95705"/>
    <w:rsid w:val="00C95A9A"/>
    <w:rsid w:val="00C95B27"/>
    <w:rsid w:val="00C96259"/>
    <w:rsid w:val="00C9628C"/>
    <w:rsid w:val="00C9652F"/>
    <w:rsid w:val="00C96C9E"/>
    <w:rsid w:val="00C97758"/>
    <w:rsid w:val="00CA15C7"/>
    <w:rsid w:val="00CA1FB3"/>
    <w:rsid w:val="00CA21B9"/>
    <w:rsid w:val="00CA27CD"/>
    <w:rsid w:val="00CA368B"/>
    <w:rsid w:val="00CA36CD"/>
    <w:rsid w:val="00CA3B58"/>
    <w:rsid w:val="00CA4A4F"/>
    <w:rsid w:val="00CA4D21"/>
    <w:rsid w:val="00CA50E5"/>
    <w:rsid w:val="00CA53B5"/>
    <w:rsid w:val="00CA5896"/>
    <w:rsid w:val="00CB0892"/>
    <w:rsid w:val="00CB0979"/>
    <w:rsid w:val="00CB0AFD"/>
    <w:rsid w:val="00CB13DA"/>
    <w:rsid w:val="00CB2BBE"/>
    <w:rsid w:val="00CB2C40"/>
    <w:rsid w:val="00CB3D3F"/>
    <w:rsid w:val="00CB51BB"/>
    <w:rsid w:val="00CB5566"/>
    <w:rsid w:val="00CB58C9"/>
    <w:rsid w:val="00CB58E1"/>
    <w:rsid w:val="00CB6BE2"/>
    <w:rsid w:val="00CC0096"/>
    <w:rsid w:val="00CC08BA"/>
    <w:rsid w:val="00CC0C0F"/>
    <w:rsid w:val="00CC0FAC"/>
    <w:rsid w:val="00CC1063"/>
    <w:rsid w:val="00CC1A9A"/>
    <w:rsid w:val="00CC219D"/>
    <w:rsid w:val="00CC2724"/>
    <w:rsid w:val="00CC3953"/>
    <w:rsid w:val="00CC42E2"/>
    <w:rsid w:val="00CC5516"/>
    <w:rsid w:val="00CC5A93"/>
    <w:rsid w:val="00CC67C8"/>
    <w:rsid w:val="00CC6DAD"/>
    <w:rsid w:val="00CC7E6D"/>
    <w:rsid w:val="00CD18C2"/>
    <w:rsid w:val="00CD2711"/>
    <w:rsid w:val="00CD329B"/>
    <w:rsid w:val="00CD5594"/>
    <w:rsid w:val="00CD5652"/>
    <w:rsid w:val="00CD585B"/>
    <w:rsid w:val="00CD594C"/>
    <w:rsid w:val="00CD5E86"/>
    <w:rsid w:val="00CD7224"/>
    <w:rsid w:val="00CD76A3"/>
    <w:rsid w:val="00CE0A33"/>
    <w:rsid w:val="00CE0CF2"/>
    <w:rsid w:val="00CE0CF7"/>
    <w:rsid w:val="00CE106A"/>
    <w:rsid w:val="00CE1277"/>
    <w:rsid w:val="00CE1E73"/>
    <w:rsid w:val="00CE1EF7"/>
    <w:rsid w:val="00CE2784"/>
    <w:rsid w:val="00CE2A01"/>
    <w:rsid w:val="00CE2A97"/>
    <w:rsid w:val="00CE2C2D"/>
    <w:rsid w:val="00CE404B"/>
    <w:rsid w:val="00CE41D2"/>
    <w:rsid w:val="00CE51B2"/>
    <w:rsid w:val="00CE550E"/>
    <w:rsid w:val="00CE619F"/>
    <w:rsid w:val="00CE63C6"/>
    <w:rsid w:val="00CE66BD"/>
    <w:rsid w:val="00CE6C82"/>
    <w:rsid w:val="00CE7CEB"/>
    <w:rsid w:val="00CE7D4D"/>
    <w:rsid w:val="00CE7DDB"/>
    <w:rsid w:val="00CF00C9"/>
    <w:rsid w:val="00CF0B0F"/>
    <w:rsid w:val="00CF0B46"/>
    <w:rsid w:val="00CF1A34"/>
    <w:rsid w:val="00CF1F15"/>
    <w:rsid w:val="00CF233B"/>
    <w:rsid w:val="00CF382F"/>
    <w:rsid w:val="00CF4828"/>
    <w:rsid w:val="00CF4D49"/>
    <w:rsid w:val="00CF4E07"/>
    <w:rsid w:val="00CF5078"/>
    <w:rsid w:val="00CF586C"/>
    <w:rsid w:val="00CF58E4"/>
    <w:rsid w:val="00CF5E28"/>
    <w:rsid w:val="00CF6298"/>
    <w:rsid w:val="00CF62D7"/>
    <w:rsid w:val="00CF6642"/>
    <w:rsid w:val="00CF6C8F"/>
    <w:rsid w:val="00CF6CAD"/>
    <w:rsid w:val="00CF6F64"/>
    <w:rsid w:val="00CF7BC9"/>
    <w:rsid w:val="00D00896"/>
    <w:rsid w:val="00D0116B"/>
    <w:rsid w:val="00D017AB"/>
    <w:rsid w:val="00D01AC0"/>
    <w:rsid w:val="00D020CD"/>
    <w:rsid w:val="00D0232F"/>
    <w:rsid w:val="00D0288A"/>
    <w:rsid w:val="00D02C63"/>
    <w:rsid w:val="00D033C2"/>
    <w:rsid w:val="00D035C8"/>
    <w:rsid w:val="00D035DD"/>
    <w:rsid w:val="00D03A5F"/>
    <w:rsid w:val="00D04CAA"/>
    <w:rsid w:val="00D051CC"/>
    <w:rsid w:val="00D05D7A"/>
    <w:rsid w:val="00D06CD6"/>
    <w:rsid w:val="00D06DDC"/>
    <w:rsid w:val="00D07B04"/>
    <w:rsid w:val="00D07B28"/>
    <w:rsid w:val="00D07B2E"/>
    <w:rsid w:val="00D07C28"/>
    <w:rsid w:val="00D101E4"/>
    <w:rsid w:val="00D11356"/>
    <w:rsid w:val="00D11952"/>
    <w:rsid w:val="00D12137"/>
    <w:rsid w:val="00D12D5F"/>
    <w:rsid w:val="00D13311"/>
    <w:rsid w:val="00D13575"/>
    <w:rsid w:val="00D140D9"/>
    <w:rsid w:val="00D14177"/>
    <w:rsid w:val="00D14D55"/>
    <w:rsid w:val="00D14E6E"/>
    <w:rsid w:val="00D1698B"/>
    <w:rsid w:val="00D173CD"/>
    <w:rsid w:val="00D1768C"/>
    <w:rsid w:val="00D201CA"/>
    <w:rsid w:val="00D208BE"/>
    <w:rsid w:val="00D20F18"/>
    <w:rsid w:val="00D20FA5"/>
    <w:rsid w:val="00D2141A"/>
    <w:rsid w:val="00D214BC"/>
    <w:rsid w:val="00D21AA7"/>
    <w:rsid w:val="00D236DF"/>
    <w:rsid w:val="00D240A7"/>
    <w:rsid w:val="00D24263"/>
    <w:rsid w:val="00D24441"/>
    <w:rsid w:val="00D252BE"/>
    <w:rsid w:val="00D25390"/>
    <w:rsid w:val="00D25914"/>
    <w:rsid w:val="00D260DA"/>
    <w:rsid w:val="00D26129"/>
    <w:rsid w:val="00D2662D"/>
    <w:rsid w:val="00D269F8"/>
    <w:rsid w:val="00D26AA2"/>
    <w:rsid w:val="00D27726"/>
    <w:rsid w:val="00D27894"/>
    <w:rsid w:val="00D27984"/>
    <w:rsid w:val="00D279DE"/>
    <w:rsid w:val="00D30352"/>
    <w:rsid w:val="00D306BB"/>
    <w:rsid w:val="00D31192"/>
    <w:rsid w:val="00D31D99"/>
    <w:rsid w:val="00D31F9F"/>
    <w:rsid w:val="00D32542"/>
    <w:rsid w:val="00D32572"/>
    <w:rsid w:val="00D3406A"/>
    <w:rsid w:val="00D344FF"/>
    <w:rsid w:val="00D3547A"/>
    <w:rsid w:val="00D36168"/>
    <w:rsid w:val="00D3684C"/>
    <w:rsid w:val="00D3691B"/>
    <w:rsid w:val="00D3692B"/>
    <w:rsid w:val="00D371FD"/>
    <w:rsid w:val="00D3728A"/>
    <w:rsid w:val="00D3749A"/>
    <w:rsid w:val="00D37575"/>
    <w:rsid w:val="00D379D2"/>
    <w:rsid w:val="00D40AD7"/>
    <w:rsid w:val="00D41778"/>
    <w:rsid w:val="00D4196C"/>
    <w:rsid w:val="00D41D93"/>
    <w:rsid w:val="00D4208D"/>
    <w:rsid w:val="00D42526"/>
    <w:rsid w:val="00D42FF2"/>
    <w:rsid w:val="00D43118"/>
    <w:rsid w:val="00D434D2"/>
    <w:rsid w:val="00D436E2"/>
    <w:rsid w:val="00D43CEB"/>
    <w:rsid w:val="00D44322"/>
    <w:rsid w:val="00D447A0"/>
    <w:rsid w:val="00D448CB"/>
    <w:rsid w:val="00D455E4"/>
    <w:rsid w:val="00D45E40"/>
    <w:rsid w:val="00D462D7"/>
    <w:rsid w:val="00D46564"/>
    <w:rsid w:val="00D46CD5"/>
    <w:rsid w:val="00D46D3A"/>
    <w:rsid w:val="00D470D2"/>
    <w:rsid w:val="00D47AE1"/>
    <w:rsid w:val="00D47E6B"/>
    <w:rsid w:val="00D502C3"/>
    <w:rsid w:val="00D505D0"/>
    <w:rsid w:val="00D509E7"/>
    <w:rsid w:val="00D521FD"/>
    <w:rsid w:val="00D5232C"/>
    <w:rsid w:val="00D5298E"/>
    <w:rsid w:val="00D537F4"/>
    <w:rsid w:val="00D540E1"/>
    <w:rsid w:val="00D541A8"/>
    <w:rsid w:val="00D545A5"/>
    <w:rsid w:val="00D54E17"/>
    <w:rsid w:val="00D54F2C"/>
    <w:rsid w:val="00D5537D"/>
    <w:rsid w:val="00D55BFF"/>
    <w:rsid w:val="00D56531"/>
    <w:rsid w:val="00D56759"/>
    <w:rsid w:val="00D56B96"/>
    <w:rsid w:val="00D56E82"/>
    <w:rsid w:val="00D604AA"/>
    <w:rsid w:val="00D60517"/>
    <w:rsid w:val="00D61775"/>
    <w:rsid w:val="00D61BA5"/>
    <w:rsid w:val="00D6277A"/>
    <w:rsid w:val="00D62BF6"/>
    <w:rsid w:val="00D631E4"/>
    <w:rsid w:val="00D63975"/>
    <w:rsid w:val="00D63E8F"/>
    <w:rsid w:val="00D6401F"/>
    <w:rsid w:val="00D645A0"/>
    <w:rsid w:val="00D66B51"/>
    <w:rsid w:val="00D67B70"/>
    <w:rsid w:val="00D67F05"/>
    <w:rsid w:val="00D7063B"/>
    <w:rsid w:val="00D714B4"/>
    <w:rsid w:val="00D715A1"/>
    <w:rsid w:val="00D7213B"/>
    <w:rsid w:val="00D727A2"/>
    <w:rsid w:val="00D72992"/>
    <w:rsid w:val="00D72BC7"/>
    <w:rsid w:val="00D72CE3"/>
    <w:rsid w:val="00D72F5E"/>
    <w:rsid w:val="00D733A1"/>
    <w:rsid w:val="00D7373B"/>
    <w:rsid w:val="00D745AE"/>
    <w:rsid w:val="00D75009"/>
    <w:rsid w:val="00D75711"/>
    <w:rsid w:val="00D761B5"/>
    <w:rsid w:val="00D764AB"/>
    <w:rsid w:val="00D76884"/>
    <w:rsid w:val="00D76DE3"/>
    <w:rsid w:val="00D77B2A"/>
    <w:rsid w:val="00D77B46"/>
    <w:rsid w:val="00D77D6B"/>
    <w:rsid w:val="00D8035C"/>
    <w:rsid w:val="00D81BC0"/>
    <w:rsid w:val="00D81BD6"/>
    <w:rsid w:val="00D82BBC"/>
    <w:rsid w:val="00D82F91"/>
    <w:rsid w:val="00D83917"/>
    <w:rsid w:val="00D83CE5"/>
    <w:rsid w:val="00D84D5B"/>
    <w:rsid w:val="00D84E64"/>
    <w:rsid w:val="00D869BC"/>
    <w:rsid w:val="00D87AA1"/>
    <w:rsid w:val="00D9082F"/>
    <w:rsid w:val="00D9090B"/>
    <w:rsid w:val="00D90933"/>
    <w:rsid w:val="00D916A1"/>
    <w:rsid w:val="00D917AE"/>
    <w:rsid w:val="00D91C9F"/>
    <w:rsid w:val="00D91E40"/>
    <w:rsid w:val="00D92005"/>
    <w:rsid w:val="00D92881"/>
    <w:rsid w:val="00D92AC4"/>
    <w:rsid w:val="00D93256"/>
    <w:rsid w:val="00D933D3"/>
    <w:rsid w:val="00D93605"/>
    <w:rsid w:val="00D950F3"/>
    <w:rsid w:val="00D95671"/>
    <w:rsid w:val="00D973A1"/>
    <w:rsid w:val="00D9782E"/>
    <w:rsid w:val="00DA178D"/>
    <w:rsid w:val="00DA1DED"/>
    <w:rsid w:val="00DA1E92"/>
    <w:rsid w:val="00DA1EEF"/>
    <w:rsid w:val="00DA2178"/>
    <w:rsid w:val="00DA2B0A"/>
    <w:rsid w:val="00DA2C7B"/>
    <w:rsid w:val="00DA2FDB"/>
    <w:rsid w:val="00DA35C7"/>
    <w:rsid w:val="00DA4091"/>
    <w:rsid w:val="00DA5209"/>
    <w:rsid w:val="00DA5526"/>
    <w:rsid w:val="00DA6822"/>
    <w:rsid w:val="00DA6985"/>
    <w:rsid w:val="00DA7503"/>
    <w:rsid w:val="00DA7EE8"/>
    <w:rsid w:val="00DB022D"/>
    <w:rsid w:val="00DB08AF"/>
    <w:rsid w:val="00DB09D6"/>
    <w:rsid w:val="00DB0CB1"/>
    <w:rsid w:val="00DB2720"/>
    <w:rsid w:val="00DB2CC3"/>
    <w:rsid w:val="00DB2E33"/>
    <w:rsid w:val="00DB36D2"/>
    <w:rsid w:val="00DB3C03"/>
    <w:rsid w:val="00DB46D6"/>
    <w:rsid w:val="00DB4800"/>
    <w:rsid w:val="00DB5C4D"/>
    <w:rsid w:val="00DB6CF6"/>
    <w:rsid w:val="00DB713E"/>
    <w:rsid w:val="00DB71F7"/>
    <w:rsid w:val="00DB782C"/>
    <w:rsid w:val="00DB7E07"/>
    <w:rsid w:val="00DC1CEA"/>
    <w:rsid w:val="00DC21AA"/>
    <w:rsid w:val="00DC2A17"/>
    <w:rsid w:val="00DC3634"/>
    <w:rsid w:val="00DC3A1E"/>
    <w:rsid w:val="00DC4776"/>
    <w:rsid w:val="00DC4968"/>
    <w:rsid w:val="00DC4AA5"/>
    <w:rsid w:val="00DC5367"/>
    <w:rsid w:val="00DC61F5"/>
    <w:rsid w:val="00DC67F8"/>
    <w:rsid w:val="00DC6A39"/>
    <w:rsid w:val="00DC6E32"/>
    <w:rsid w:val="00DC725E"/>
    <w:rsid w:val="00DC77B2"/>
    <w:rsid w:val="00DD0A4F"/>
    <w:rsid w:val="00DD0A86"/>
    <w:rsid w:val="00DD0BE3"/>
    <w:rsid w:val="00DD0F73"/>
    <w:rsid w:val="00DD13B0"/>
    <w:rsid w:val="00DD17C6"/>
    <w:rsid w:val="00DD1A3F"/>
    <w:rsid w:val="00DD1F37"/>
    <w:rsid w:val="00DD2716"/>
    <w:rsid w:val="00DD283A"/>
    <w:rsid w:val="00DD29B2"/>
    <w:rsid w:val="00DD2E1B"/>
    <w:rsid w:val="00DD308D"/>
    <w:rsid w:val="00DD39A4"/>
    <w:rsid w:val="00DD3CC7"/>
    <w:rsid w:val="00DD543A"/>
    <w:rsid w:val="00DD574B"/>
    <w:rsid w:val="00DD6852"/>
    <w:rsid w:val="00DD6B86"/>
    <w:rsid w:val="00DD6BDD"/>
    <w:rsid w:val="00DD7023"/>
    <w:rsid w:val="00DD7192"/>
    <w:rsid w:val="00DD77DA"/>
    <w:rsid w:val="00DD7A98"/>
    <w:rsid w:val="00DE051A"/>
    <w:rsid w:val="00DE0813"/>
    <w:rsid w:val="00DE0D53"/>
    <w:rsid w:val="00DE0EFE"/>
    <w:rsid w:val="00DE121E"/>
    <w:rsid w:val="00DE1579"/>
    <w:rsid w:val="00DE251F"/>
    <w:rsid w:val="00DE2DEA"/>
    <w:rsid w:val="00DE38CA"/>
    <w:rsid w:val="00DE4D52"/>
    <w:rsid w:val="00DE54D6"/>
    <w:rsid w:val="00DE5507"/>
    <w:rsid w:val="00DE60DA"/>
    <w:rsid w:val="00DE63BB"/>
    <w:rsid w:val="00DE6833"/>
    <w:rsid w:val="00DE6837"/>
    <w:rsid w:val="00DE6A71"/>
    <w:rsid w:val="00DE77A8"/>
    <w:rsid w:val="00DF0332"/>
    <w:rsid w:val="00DF1880"/>
    <w:rsid w:val="00DF18F7"/>
    <w:rsid w:val="00DF3225"/>
    <w:rsid w:val="00DF33BA"/>
    <w:rsid w:val="00DF3812"/>
    <w:rsid w:val="00DF3903"/>
    <w:rsid w:val="00DF3931"/>
    <w:rsid w:val="00DF3938"/>
    <w:rsid w:val="00DF4A16"/>
    <w:rsid w:val="00DF4D18"/>
    <w:rsid w:val="00DF69D4"/>
    <w:rsid w:val="00DF74A2"/>
    <w:rsid w:val="00DF7DF5"/>
    <w:rsid w:val="00DF7E8E"/>
    <w:rsid w:val="00E01311"/>
    <w:rsid w:val="00E01A2C"/>
    <w:rsid w:val="00E01D73"/>
    <w:rsid w:val="00E01FAA"/>
    <w:rsid w:val="00E0229E"/>
    <w:rsid w:val="00E02751"/>
    <w:rsid w:val="00E0303A"/>
    <w:rsid w:val="00E031C2"/>
    <w:rsid w:val="00E0346E"/>
    <w:rsid w:val="00E03E02"/>
    <w:rsid w:val="00E03EA7"/>
    <w:rsid w:val="00E03F59"/>
    <w:rsid w:val="00E0424E"/>
    <w:rsid w:val="00E04A65"/>
    <w:rsid w:val="00E04F8E"/>
    <w:rsid w:val="00E05929"/>
    <w:rsid w:val="00E0598A"/>
    <w:rsid w:val="00E06472"/>
    <w:rsid w:val="00E07102"/>
    <w:rsid w:val="00E07A92"/>
    <w:rsid w:val="00E10B4E"/>
    <w:rsid w:val="00E10E2F"/>
    <w:rsid w:val="00E11E2A"/>
    <w:rsid w:val="00E1297C"/>
    <w:rsid w:val="00E12B25"/>
    <w:rsid w:val="00E13D25"/>
    <w:rsid w:val="00E1413D"/>
    <w:rsid w:val="00E14DC1"/>
    <w:rsid w:val="00E15B7E"/>
    <w:rsid w:val="00E15F21"/>
    <w:rsid w:val="00E16152"/>
    <w:rsid w:val="00E16455"/>
    <w:rsid w:val="00E1661B"/>
    <w:rsid w:val="00E167F5"/>
    <w:rsid w:val="00E16859"/>
    <w:rsid w:val="00E16BEC"/>
    <w:rsid w:val="00E16F31"/>
    <w:rsid w:val="00E1709E"/>
    <w:rsid w:val="00E202F6"/>
    <w:rsid w:val="00E20537"/>
    <w:rsid w:val="00E20642"/>
    <w:rsid w:val="00E22C55"/>
    <w:rsid w:val="00E231B0"/>
    <w:rsid w:val="00E23A86"/>
    <w:rsid w:val="00E23B65"/>
    <w:rsid w:val="00E24B79"/>
    <w:rsid w:val="00E24F84"/>
    <w:rsid w:val="00E257F9"/>
    <w:rsid w:val="00E25AC3"/>
    <w:rsid w:val="00E25D6D"/>
    <w:rsid w:val="00E27421"/>
    <w:rsid w:val="00E31459"/>
    <w:rsid w:val="00E32514"/>
    <w:rsid w:val="00E325C6"/>
    <w:rsid w:val="00E3284F"/>
    <w:rsid w:val="00E3295B"/>
    <w:rsid w:val="00E333A7"/>
    <w:rsid w:val="00E34102"/>
    <w:rsid w:val="00E34393"/>
    <w:rsid w:val="00E34673"/>
    <w:rsid w:val="00E349D9"/>
    <w:rsid w:val="00E34AF8"/>
    <w:rsid w:val="00E36332"/>
    <w:rsid w:val="00E363D5"/>
    <w:rsid w:val="00E36B58"/>
    <w:rsid w:val="00E36B7C"/>
    <w:rsid w:val="00E37229"/>
    <w:rsid w:val="00E375A8"/>
    <w:rsid w:val="00E37EDB"/>
    <w:rsid w:val="00E37F66"/>
    <w:rsid w:val="00E4178E"/>
    <w:rsid w:val="00E41E0F"/>
    <w:rsid w:val="00E42508"/>
    <w:rsid w:val="00E43146"/>
    <w:rsid w:val="00E43D97"/>
    <w:rsid w:val="00E43F4C"/>
    <w:rsid w:val="00E44012"/>
    <w:rsid w:val="00E44287"/>
    <w:rsid w:val="00E449E7"/>
    <w:rsid w:val="00E44FD1"/>
    <w:rsid w:val="00E454AF"/>
    <w:rsid w:val="00E456B3"/>
    <w:rsid w:val="00E45CD1"/>
    <w:rsid w:val="00E465FA"/>
    <w:rsid w:val="00E4784B"/>
    <w:rsid w:val="00E479EE"/>
    <w:rsid w:val="00E5001E"/>
    <w:rsid w:val="00E50529"/>
    <w:rsid w:val="00E50C73"/>
    <w:rsid w:val="00E50EF4"/>
    <w:rsid w:val="00E51391"/>
    <w:rsid w:val="00E51F10"/>
    <w:rsid w:val="00E524F0"/>
    <w:rsid w:val="00E53FE9"/>
    <w:rsid w:val="00E5445B"/>
    <w:rsid w:val="00E54A7B"/>
    <w:rsid w:val="00E54AAF"/>
    <w:rsid w:val="00E54E0B"/>
    <w:rsid w:val="00E558F3"/>
    <w:rsid w:val="00E55B6D"/>
    <w:rsid w:val="00E55E90"/>
    <w:rsid w:val="00E56580"/>
    <w:rsid w:val="00E56F2F"/>
    <w:rsid w:val="00E5724F"/>
    <w:rsid w:val="00E572AA"/>
    <w:rsid w:val="00E578BD"/>
    <w:rsid w:val="00E60139"/>
    <w:rsid w:val="00E60218"/>
    <w:rsid w:val="00E60BBF"/>
    <w:rsid w:val="00E60F39"/>
    <w:rsid w:val="00E614FB"/>
    <w:rsid w:val="00E61693"/>
    <w:rsid w:val="00E6203E"/>
    <w:rsid w:val="00E62079"/>
    <w:rsid w:val="00E63A15"/>
    <w:rsid w:val="00E63F79"/>
    <w:rsid w:val="00E6400B"/>
    <w:rsid w:val="00E6418A"/>
    <w:rsid w:val="00E64902"/>
    <w:rsid w:val="00E64B70"/>
    <w:rsid w:val="00E64E75"/>
    <w:rsid w:val="00E64FA2"/>
    <w:rsid w:val="00E65BEB"/>
    <w:rsid w:val="00E65F1D"/>
    <w:rsid w:val="00E6697F"/>
    <w:rsid w:val="00E66BDF"/>
    <w:rsid w:val="00E66C79"/>
    <w:rsid w:val="00E67479"/>
    <w:rsid w:val="00E67CCC"/>
    <w:rsid w:val="00E70864"/>
    <w:rsid w:val="00E70A06"/>
    <w:rsid w:val="00E70AAE"/>
    <w:rsid w:val="00E70FBC"/>
    <w:rsid w:val="00E71038"/>
    <w:rsid w:val="00E71245"/>
    <w:rsid w:val="00E7206C"/>
    <w:rsid w:val="00E720BD"/>
    <w:rsid w:val="00E72C8F"/>
    <w:rsid w:val="00E7327F"/>
    <w:rsid w:val="00E7351D"/>
    <w:rsid w:val="00E7388E"/>
    <w:rsid w:val="00E745B9"/>
    <w:rsid w:val="00E748E8"/>
    <w:rsid w:val="00E748F9"/>
    <w:rsid w:val="00E74905"/>
    <w:rsid w:val="00E74A69"/>
    <w:rsid w:val="00E74F5E"/>
    <w:rsid w:val="00E77685"/>
    <w:rsid w:val="00E80B86"/>
    <w:rsid w:val="00E80D79"/>
    <w:rsid w:val="00E82605"/>
    <w:rsid w:val="00E82863"/>
    <w:rsid w:val="00E828DD"/>
    <w:rsid w:val="00E82D10"/>
    <w:rsid w:val="00E83411"/>
    <w:rsid w:val="00E836D6"/>
    <w:rsid w:val="00E83D08"/>
    <w:rsid w:val="00E83E57"/>
    <w:rsid w:val="00E84BA2"/>
    <w:rsid w:val="00E84C88"/>
    <w:rsid w:val="00E856D5"/>
    <w:rsid w:val="00E8591B"/>
    <w:rsid w:val="00E863DD"/>
    <w:rsid w:val="00E865B8"/>
    <w:rsid w:val="00E86607"/>
    <w:rsid w:val="00E86B3E"/>
    <w:rsid w:val="00E875C3"/>
    <w:rsid w:val="00E876A0"/>
    <w:rsid w:val="00E87B34"/>
    <w:rsid w:val="00E90323"/>
    <w:rsid w:val="00E9162C"/>
    <w:rsid w:val="00E92178"/>
    <w:rsid w:val="00E921F0"/>
    <w:rsid w:val="00E92319"/>
    <w:rsid w:val="00E925EF"/>
    <w:rsid w:val="00E926A1"/>
    <w:rsid w:val="00E92BBA"/>
    <w:rsid w:val="00E93139"/>
    <w:rsid w:val="00E93434"/>
    <w:rsid w:val="00E93552"/>
    <w:rsid w:val="00E94E82"/>
    <w:rsid w:val="00E95278"/>
    <w:rsid w:val="00E9530F"/>
    <w:rsid w:val="00E95C17"/>
    <w:rsid w:val="00E95CC9"/>
    <w:rsid w:val="00E96A3A"/>
    <w:rsid w:val="00E977B5"/>
    <w:rsid w:val="00E97D8A"/>
    <w:rsid w:val="00E97F99"/>
    <w:rsid w:val="00EA1193"/>
    <w:rsid w:val="00EA1426"/>
    <w:rsid w:val="00EA1845"/>
    <w:rsid w:val="00EA196F"/>
    <w:rsid w:val="00EA1EA3"/>
    <w:rsid w:val="00EA240B"/>
    <w:rsid w:val="00EA3B30"/>
    <w:rsid w:val="00EA4642"/>
    <w:rsid w:val="00EA4914"/>
    <w:rsid w:val="00EA4AF8"/>
    <w:rsid w:val="00EA4EA7"/>
    <w:rsid w:val="00EA53AF"/>
    <w:rsid w:val="00EA5F18"/>
    <w:rsid w:val="00EA61E6"/>
    <w:rsid w:val="00EA654C"/>
    <w:rsid w:val="00EA7486"/>
    <w:rsid w:val="00EB02EF"/>
    <w:rsid w:val="00EB04B6"/>
    <w:rsid w:val="00EB08C9"/>
    <w:rsid w:val="00EB15C6"/>
    <w:rsid w:val="00EB1748"/>
    <w:rsid w:val="00EB2187"/>
    <w:rsid w:val="00EB238C"/>
    <w:rsid w:val="00EB26A5"/>
    <w:rsid w:val="00EB4368"/>
    <w:rsid w:val="00EB4813"/>
    <w:rsid w:val="00EB4B18"/>
    <w:rsid w:val="00EB4D12"/>
    <w:rsid w:val="00EB4D75"/>
    <w:rsid w:val="00EB4EC1"/>
    <w:rsid w:val="00EB4FC2"/>
    <w:rsid w:val="00EB5519"/>
    <w:rsid w:val="00EB5775"/>
    <w:rsid w:val="00EB6769"/>
    <w:rsid w:val="00EB68D1"/>
    <w:rsid w:val="00EB6EFC"/>
    <w:rsid w:val="00EB6F07"/>
    <w:rsid w:val="00EB728A"/>
    <w:rsid w:val="00EB7CF5"/>
    <w:rsid w:val="00EC04D0"/>
    <w:rsid w:val="00EC07C0"/>
    <w:rsid w:val="00EC18CF"/>
    <w:rsid w:val="00EC26FD"/>
    <w:rsid w:val="00EC2CEC"/>
    <w:rsid w:val="00EC2DEB"/>
    <w:rsid w:val="00EC45AF"/>
    <w:rsid w:val="00EC4804"/>
    <w:rsid w:val="00EC5308"/>
    <w:rsid w:val="00EC548D"/>
    <w:rsid w:val="00EC562F"/>
    <w:rsid w:val="00EC592B"/>
    <w:rsid w:val="00EC5989"/>
    <w:rsid w:val="00EC5BA6"/>
    <w:rsid w:val="00EC6499"/>
    <w:rsid w:val="00EC64B7"/>
    <w:rsid w:val="00EC6DA5"/>
    <w:rsid w:val="00EC73AF"/>
    <w:rsid w:val="00EC78A9"/>
    <w:rsid w:val="00ED0554"/>
    <w:rsid w:val="00ED090C"/>
    <w:rsid w:val="00ED0DCF"/>
    <w:rsid w:val="00ED0E6A"/>
    <w:rsid w:val="00ED0F8D"/>
    <w:rsid w:val="00ED110E"/>
    <w:rsid w:val="00ED1298"/>
    <w:rsid w:val="00ED14E2"/>
    <w:rsid w:val="00ED1835"/>
    <w:rsid w:val="00ED20CC"/>
    <w:rsid w:val="00ED21DD"/>
    <w:rsid w:val="00ED27C4"/>
    <w:rsid w:val="00ED31F1"/>
    <w:rsid w:val="00ED3637"/>
    <w:rsid w:val="00ED3691"/>
    <w:rsid w:val="00ED36F1"/>
    <w:rsid w:val="00ED386B"/>
    <w:rsid w:val="00ED5729"/>
    <w:rsid w:val="00ED661B"/>
    <w:rsid w:val="00ED67FA"/>
    <w:rsid w:val="00ED71A8"/>
    <w:rsid w:val="00ED7729"/>
    <w:rsid w:val="00ED7A1D"/>
    <w:rsid w:val="00EE0BEC"/>
    <w:rsid w:val="00EE14A9"/>
    <w:rsid w:val="00EE15D4"/>
    <w:rsid w:val="00EE2612"/>
    <w:rsid w:val="00EE276B"/>
    <w:rsid w:val="00EE282E"/>
    <w:rsid w:val="00EE33A5"/>
    <w:rsid w:val="00EE33A7"/>
    <w:rsid w:val="00EE4887"/>
    <w:rsid w:val="00EE5C3B"/>
    <w:rsid w:val="00EE670E"/>
    <w:rsid w:val="00EE68C2"/>
    <w:rsid w:val="00EE6E4D"/>
    <w:rsid w:val="00EE6EB9"/>
    <w:rsid w:val="00EE75A9"/>
    <w:rsid w:val="00EF1505"/>
    <w:rsid w:val="00EF17CD"/>
    <w:rsid w:val="00EF1D96"/>
    <w:rsid w:val="00EF1F81"/>
    <w:rsid w:val="00EF24DF"/>
    <w:rsid w:val="00EF37B8"/>
    <w:rsid w:val="00EF3FE7"/>
    <w:rsid w:val="00EF4256"/>
    <w:rsid w:val="00EF4A54"/>
    <w:rsid w:val="00EF4A88"/>
    <w:rsid w:val="00EF5A9F"/>
    <w:rsid w:val="00EF5B76"/>
    <w:rsid w:val="00EF604E"/>
    <w:rsid w:val="00EF6CB6"/>
    <w:rsid w:val="00EF7533"/>
    <w:rsid w:val="00EF7687"/>
    <w:rsid w:val="00EF7A9E"/>
    <w:rsid w:val="00EF7E24"/>
    <w:rsid w:val="00F00361"/>
    <w:rsid w:val="00F003E2"/>
    <w:rsid w:val="00F00B7E"/>
    <w:rsid w:val="00F014D6"/>
    <w:rsid w:val="00F015DA"/>
    <w:rsid w:val="00F01F43"/>
    <w:rsid w:val="00F023D4"/>
    <w:rsid w:val="00F024E6"/>
    <w:rsid w:val="00F031BF"/>
    <w:rsid w:val="00F04973"/>
    <w:rsid w:val="00F04B59"/>
    <w:rsid w:val="00F053A5"/>
    <w:rsid w:val="00F05774"/>
    <w:rsid w:val="00F0587B"/>
    <w:rsid w:val="00F063F0"/>
    <w:rsid w:val="00F066AA"/>
    <w:rsid w:val="00F06E60"/>
    <w:rsid w:val="00F0738F"/>
    <w:rsid w:val="00F077D1"/>
    <w:rsid w:val="00F07BB8"/>
    <w:rsid w:val="00F07D32"/>
    <w:rsid w:val="00F11419"/>
    <w:rsid w:val="00F11F51"/>
    <w:rsid w:val="00F121C4"/>
    <w:rsid w:val="00F14CCC"/>
    <w:rsid w:val="00F14DAF"/>
    <w:rsid w:val="00F168F2"/>
    <w:rsid w:val="00F17D6D"/>
    <w:rsid w:val="00F200A1"/>
    <w:rsid w:val="00F20136"/>
    <w:rsid w:val="00F204EF"/>
    <w:rsid w:val="00F20C37"/>
    <w:rsid w:val="00F22EA8"/>
    <w:rsid w:val="00F2375E"/>
    <w:rsid w:val="00F23D20"/>
    <w:rsid w:val="00F24B14"/>
    <w:rsid w:val="00F253FA"/>
    <w:rsid w:val="00F25B7F"/>
    <w:rsid w:val="00F25C79"/>
    <w:rsid w:val="00F25ECB"/>
    <w:rsid w:val="00F26BB9"/>
    <w:rsid w:val="00F271E7"/>
    <w:rsid w:val="00F275A0"/>
    <w:rsid w:val="00F27969"/>
    <w:rsid w:val="00F30DBC"/>
    <w:rsid w:val="00F30DCF"/>
    <w:rsid w:val="00F3165A"/>
    <w:rsid w:val="00F3167B"/>
    <w:rsid w:val="00F317B2"/>
    <w:rsid w:val="00F326A5"/>
    <w:rsid w:val="00F329C0"/>
    <w:rsid w:val="00F333EF"/>
    <w:rsid w:val="00F33455"/>
    <w:rsid w:val="00F33CE2"/>
    <w:rsid w:val="00F340D1"/>
    <w:rsid w:val="00F34985"/>
    <w:rsid w:val="00F34A3B"/>
    <w:rsid w:val="00F35078"/>
    <w:rsid w:val="00F35116"/>
    <w:rsid w:val="00F3551F"/>
    <w:rsid w:val="00F356AB"/>
    <w:rsid w:val="00F3603B"/>
    <w:rsid w:val="00F36581"/>
    <w:rsid w:val="00F366EC"/>
    <w:rsid w:val="00F36B2D"/>
    <w:rsid w:val="00F36B61"/>
    <w:rsid w:val="00F37534"/>
    <w:rsid w:val="00F376EB"/>
    <w:rsid w:val="00F37847"/>
    <w:rsid w:val="00F3794A"/>
    <w:rsid w:val="00F410B2"/>
    <w:rsid w:val="00F4132F"/>
    <w:rsid w:val="00F41A6B"/>
    <w:rsid w:val="00F41E8A"/>
    <w:rsid w:val="00F4256F"/>
    <w:rsid w:val="00F4271E"/>
    <w:rsid w:val="00F427EF"/>
    <w:rsid w:val="00F42856"/>
    <w:rsid w:val="00F4376C"/>
    <w:rsid w:val="00F44133"/>
    <w:rsid w:val="00F44413"/>
    <w:rsid w:val="00F4508E"/>
    <w:rsid w:val="00F45665"/>
    <w:rsid w:val="00F47041"/>
    <w:rsid w:val="00F471D6"/>
    <w:rsid w:val="00F47F5A"/>
    <w:rsid w:val="00F503BF"/>
    <w:rsid w:val="00F506F4"/>
    <w:rsid w:val="00F509A5"/>
    <w:rsid w:val="00F50AF3"/>
    <w:rsid w:val="00F50EC5"/>
    <w:rsid w:val="00F51028"/>
    <w:rsid w:val="00F5249B"/>
    <w:rsid w:val="00F535F9"/>
    <w:rsid w:val="00F53720"/>
    <w:rsid w:val="00F53917"/>
    <w:rsid w:val="00F54311"/>
    <w:rsid w:val="00F5581D"/>
    <w:rsid w:val="00F56564"/>
    <w:rsid w:val="00F567F8"/>
    <w:rsid w:val="00F569D6"/>
    <w:rsid w:val="00F56AFA"/>
    <w:rsid w:val="00F57199"/>
    <w:rsid w:val="00F602E3"/>
    <w:rsid w:val="00F61478"/>
    <w:rsid w:val="00F61B3D"/>
    <w:rsid w:val="00F61DFE"/>
    <w:rsid w:val="00F62465"/>
    <w:rsid w:val="00F6252E"/>
    <w:rsid w:val="00F62753"/>
    <w:rsid w:val="00F634E9"/>
    <w:rsid w:val="00F63900"/>
    <w:rsid w:val="00F63DFD"/>
    <w:rsid w:val="00F640BA"/>
    <w:rsid w:val="00F642CF"/>
    <w:rsid w:val="00F64313"/>
    <w:rsid w:val="00F6454E"/>
    <w:rsid w:val="00F64BE2"/>
    <w:rsid w:val="00F64C01"/>
    <w:rsid w:val="00F654C9"/>
    <w:rsid w:val="00F6553F"/>
    <w:rsid w:val="00F65AB5"/>
    <w:rsid w:val="00F65D28"/>
    <w:rsid w:val="00F674D8"/>
    <w:rsid w:val="00F67A2B"/>
    <w:rsid w:val="00F701BD"/>
    <w:rsid w:val="00F702D9"/>
    <w:rsid w:val="00F7067A"/>
    <w:rsid w:val="00F70715"/>
    <w:rsid w:val="00F7071E"/>
    <w:rsid w:val="00F70CCE"/>
    <w:rsid w:val="00F71092"/>
    <w:rsid w:val="00F716DB"/>
    <w:rsid w:val="00F737C0"/>
    <w:rsid w:val="00F757D0"/>
    <w:rsid w:val="00F75894"/>
    <w:rsid w:val="00F75B45"/>
    <w:rsid w:val="00F75DEC"/>
    <w:rsid w:val="00F76E7B"/>
    <w:rsid w:val="00F77020"/>
    <w:rsid w:val="00F7716D"/>
    <w:rsid w:val="00F7723F"/>
    <w:rsid w:val="00F775E8"/>
    <w:rsid w:val="00F77AB7"/>
    <w:rsid w:val="00F77F8C"/>
    <w:rsid w:val="00F800D8"/>
    <w:rsid w:val="00F8065B"/>
    <w:rsid w:val="00F818A3"/>
    <w:rsid w:val="00F838C2"/>
    <w:rsid w:val="00F841B4"/>
    <w:rsid w:val="00F848FC"/>
    <w:rsid w:val="00F84F9D"/>
    <w:rsid w:val="00F854A4"/>
    <w:rsid w:val="00F858F6"/>
    <w:rsid w:val="00F860C9"/>
    <w:rsid w:val="00F86587"/>
    <w:rsid w:val="00F87959"/>
    <w:rsid w:val="00F9017C"/>
    <w:rsid w:val="00F90518"/>
    <w:rsid w:val="00F905AB"/>
    <w:rsid w:val="00F90A85"/>
    <w:rsid w:val="00F9211F"/>
    <w:rsid w:val="00F92644"/>
    <w:rsid w:val="00F92CD3"/>
    <w:rsid w:val="00F93693"/>
    <w:rsid w:val="00F939D7"/>
    <w:rsid w:val="00F944CB"/>
    <w:rsid w:val="00F94E4D"/>
    <w:rsid w:val="00F956BB"/>
    <w:rsid w:val="00F961A0"/>
    <w:rsid w:val="00F965AB"/>
    <w:rsid w:val="00F96632"/>
    <w:rsid w:val="00FA00F8"/>
    <w:rsid w:val="00FA06C4"/>
    <w:rsid w:val="00FA0A6B"/>
    <w:rsid w:val="00FA1CE7"/>
    <w:rsid w:val="00FA2165"/>
    <w:rsid w:val="00FA2E30"/>
    <w:rsid w:val="00FA3506"/>
    <w:rsid w:val="00FA4500"/>
    <w:rsid w:val="00FA48C1"/>
    <w:rsid w:val="00FA5466"/>
    <w:rsid w:val="00FA6071"/>
    <w:rsid w:val="00FA75DA"/>
    <w:rsid w:val="00FA7A99"/>
    <w:rsid w:val="00FA7AF3"/>
    <w:rsid w:val="00FB02AC"/>
    <w:rsid w:val="00FB053E"/>
    <w:rsid w:val="00FB087F"/>
    <w:rsid w:val="00FB0C3D"/>
    <w:rsid w:val="00FB15B3"/>
    <w:rsid w:val="00FB2107"/>
    <w:rsid w:val="00FB272E"/>
    <w:rsid w:val="00FB29C2"/>
    <w:rsid w:val="00FB2A55"/>
    <w:rsid w:val="00FB3819"/>
    <w:rsid w:val="00FB49A1"/>
    <w:rsid w:val="00FB5543"/>
    <w:rsid w:val="00FB56FA"/>
    <w:rsid w:val="00FB57F6"/>
    <w:rsid w:val="00FB5D95"/>
    <w:rsid w:val="00FB75A9"/>
    <w:rsid w:val="00FC0250"/>
    <w:rsid w:val="00FC0A0C"/>
    <w:rsid w:val="00FC0AC6"/>
    <w:rsid w:val="00FC263A"/>
    <w:rsid w:val="00FC2F6E"/>
    <w:rsid w:val="00FC3130"/>
    <w:rsid w:val="00FC3158"/>
    <w:rsid w:val="00FC33FA"/>
    <w:rsid w:val="00FC3870"/>
    <w:rsid w:val="00FC3884"/>
    <w:rsid w:val="00FC3E32"/>
    <w:rsid w:val="00FC4631"/>
    <w:rsid w:val="00FC4FE3"/>
    <w:rsid w:val="00FC5120"/>
    <w:rsid w:val="00FC56B7"/>
    <w:rsid w:val="00FC56CF"/>
    <w:rsid w:val="00FC6D2E"/>
    <w:rsid w:val="00FC7041"/>
    <w:rsid w:val="00FC7619"/>
    <w:rsid w:val="00FC767E"/>
    <w:rsid w:val="00FC7BAD"/>
    <w:rsid w:val="00FD0966"/>
    <w:rsid w:val="00FD18C5"/>
    <w:rsid w:val="00FD2E3B"/>
    <w:rsid w:val="00FD35D2"/>
    <w:rsid w:val="00FD37BD"/>
    <w:rsid w:val="00FD38A2"/>
    <w:rsid w:val="00FD3F2E"/>
    <w:rsid w:val="00FD40D5"/>
    <w:rsid w:val="00FD4F40"/>
    <w:rsid w:val="00FD4F67"/>
    <w:rsid w:val="00FD57EB"/>
    <w:rsid w:val="00FD584F"/>
    <w:rsid w:val="00FD6409"/>
    <w:rsid w:val="00FD6662"/>
    <w:rsid w:val="00FD6AE3"/>
    <w:rsid w:val="00FD73AC"/>
    <w:rsid w:val="00FD7E97"/>
    <w:rsid w:val="00FE0103"/>
    <w:rsid w:val="00FE0152"/>
    <w:rsid w:val="00FE0912"/>
    <w:rsid w:val="00FE0CA1"/>
    <w:rsid w:val="00FE19C0"/>
    <w:rsid w:val="00FE1CFB"/>
    <w:rsid w:val="00FE27E8"/>
    <w:rsid w:val="00FE3837"/>
    <w:rsid w:val="00FE383A"/>
    <w:rsid w:val="00FE396D"/>
    <w:rsid w:val="00FE4540"/>
    <w:rsid w:val="00FE54B3"/>
    <w:rsid w:val="00FE5FB8"/>
    <w:rsid w:val="00FE60C6"/>
    <w:rsid w:val="00FE65A7"/>
    <w:rsid w:val="00FE6CDD"/>
    <w:rsid w:val="00FE748B"/>
    <w:rsid w:val="00FE77EB"/>
    <w:rsid w:val="00FE7B92"/>
    <w:rsid w:val="00FE7BA9"/>
    <w:rsid w:val="00FF0882"/>
    <w:rsid w:val="00FF1BF7"/>
    <w:rsid w:val="00FF1FA6"/>
    <w:rsid w:val="00FF2043"/>
    <w:rsid w:val="00FF20D0"/>
    <w:rsid w:val="00FF2901"/>
    <w:rsid w:val="00FF2A2F"/>
    <w:rsid w:val="00FF2B59"/>
    <w:rsid w:val="00FF30CE"/>
    <w:rsid w:val="00FF3699"/>
    <w:rsid w:val="00FF42A0"/>
    <w:rsid w:val="00FF4A33"/>
    <w:rsid w:val="00FF4A45"/>
    <w:rsid w:val="00FF6E54"/>
    <w:rsid w:val="00FF7764"/>
    <w:rsid w:val="00FF7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9AF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C619AF"/>
    <w:pPr>
      <w:spacing w:before="100" w:beforeAutospacing="1" w:after="11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288</TotalTime>
  <Pages>2</Pages>
  <Words>325</Words>
  <Characters>1856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Діти</dc:creator>
  <cp:keywords/>
  <dc:description/>
  <cp:lastModifiedBy>Admin</cp:lastModifiedBy>
  <cp:revision>25</cp:revision>
  <cp:lastPrinted>2019-04-04T13:46:00Z</cp:lastPrinted>
  <dcterms:created xsi:type="dcterms:W3CDTF">2016-03-22T13:12:00Z</dcterms:created>
  <dcterms:modified xsi:type="dcterms:W3CDTF">2019-04-09T12:19:00Z</dcterms:modified>
</cp:coreProperties>
</file>